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R4-2401118</w:t>
        </w:r>
      </w:fldSimple>
    </w:p>
    <w:p w14:paraId="7CB45193" w14:textId="77777777" w:rsidR="001E41F3" w:rsidRDefault="001B1F1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B1F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38.863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B1F1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B1F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B1F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D071A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A6122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B1F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on TR38.863 Addition of simulation assumptions in above 10GHz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B1F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Electronics, 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B1F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B1F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B1F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B1F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64B73C" w:rsidR="001E41F3" w:rsidRDefault="00C83509" w:rsidP="00C8350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simulation assumptions of co-existence studies in above 10GHz for Rel-18 NTN enhancement have been agreed.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CB2536" w:rsidR="001E41F3" w:rsidRDefault="00C83509" w:rsidP="00C8350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introcude simulation assumptions of co-existence studies in above 10GHz for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 NTN.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E8A366" w:rsidR="001E41F3" w:rsidRDefault="00C83509" w:rsidP="00C8350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imulation assumptions of coexistence studies in above 10GHz for Rel-18 NTN enhancement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D132A2" w:rsidR="001E41F3" w:rsidRDefault="00C83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903BA1" w:rsidR="001E41F3" w:rsidRDefault="00C83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4C73F7" w:rsidR="001E41F3" w:rsidRDefault="00C83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BE01A3" w14:textId="78A1FC9E" w:rsidR="00C83509" w:rsidRDefault="00C83509" w:rsidP="00C83509">
      <w:pPr>
        <w:rPr>
          <w:rFonts w:ascii="Arial" w:hAnsi="Arial" w:cs="Arial"/>
          <w:noProof/>
          <w:color w:val="FF0000"/>
          <w:sz w:val="36"/>
          <w:lang w:eastAsia="zh-CN"/>
        </w:rPr>
      </w:pPr>
      <w:r>
        <w:rPr>
          <w:rFonts w:ascii="Arial" w:hAnsi="Arial" w:cs="Arial"/>
          <w:noProof/>
          <w:color w:val="FF0000"/>
          <w:sz w:val="36"/>
          <w:lang w:eastAsia="zh-CN"/>
        </w:rPr>
        <w:lastRenderedPageBreak/>
        <w:t>&lt;Start of Change</w:t>
      </w:r>
      <w:r w:rsidRPr="00AD10E5">
        <w:rPr>
          <w:rFonts w:ascii="Arial" w:hAnsi="Arial" w:cs="Arial"/>
          <w:noProof/>
          <w:color w:val="FF0000"/>
          <w:sz w:val="36"/>
          <w:lang w:eastAsia="zh-CN"/>
        </w:rPr>
        <w:t>&gt;</w:t>
      </w:r>
    </w:p>
    <w:p w14:paraId="5651864F" w14:textId="31909510" w:rsidR="00C83509" w:rsidRDefault="00F756BF" w:rsidP="00C83509">
      <w:pPr>
        <w:pStyle w:val="1"/>
        <w:ind w:leftChars="-2" w:left="428" w:hangingChars="120" w:hanging="432"/>
      </w:pPr>
      <w:bookmarkStart w:id="1" w:name="_Toc79091613"/>
      <w:bookmarkStart w:id="2" w:name="_Toc87889237"/>
      <w:bookmarkStart w:id="3" w:name="_Toc94170338"/>
      <w:bookmarkStart w:id="4" w:name="_Toc104122340"/>
      <w:bookmarkStart w:id="5" w:name="_Toc104210146"/>
      <w:bookmarkStart w:id="6" w:name="_Toc104502858"/>
      <w:bookmarkStart w:id="7" w:name="_Toc106127618"/>
      <w:bookmarkStart w:id="8" w:name="_Toc115087911"/>
      <w:bookmarkStart w:id="9" w:name="_Toc115088067"/>
      <w:bookmarkStart w:id="10" w:name="_Toc130321440"/>
      <w:bookmarkStart w:id="11" w:name="_Toc130321594"/>
      <w:bookmarkStart w:id="12" w:name="_Toc130321748"/>
      <w:bookmarkStart w:id="13" w:name="_Toc130322115"/>
      <w:ins w:id="14" w:author="JK " w:date="2024-02-19T21:05:00Z">
        <w:r>
          <w:t>6a</w:t>
        </w:r>
        <w:r>
          <w:tab/>
          <w:t>Co-existence study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t xml:space="preserve"> for 17/27GHz</w:t>
        </w:r>
      </w:ins>
      <w:bookmarkStart w:id="15" w:name="_GoBack"/>
      <w:bookmarkEnd w:id="15"/>
    </w:p>
    <w:p w14:paraId="109A691B" w14:textId="3AF222EF" w:rsidR="00C83509" w:rsidRDefault="00F756BF" w:rsidP="00C83509">
      <w:pPr>
        <w:pStyle w:val="2"/>
        <w:ind w:left="0" w:firstLine="0"/>
      </w:pPr>
      <w:bookmarkStart w:id="16" w:name="_Toc87889238"/>
      <w:bookmarkStart w:id="17" w:name="_Toc94170339"/>
      <w:bookmarkStart w:id="18" w:name="_Toc104122341"/>
      <w:bookmarkStart w:id="19" w:name="_Toc104210147"/>
      <w:bookmarkStart w:id="20" w:name="_Toc104502859"/>
      <w:bookmarkStart w:id="21" w:name="_Toc106127619"/>
      <w:bookmarkStart w:id="22" w:name="_Toc115087912"/>
      <w:bookmarkStart w:id="23" w:name="_Toc115088068"/>
      <w:bookmarkStart w:id="24" w:name="_Toc130321441"/>
      <w:bookmarkStart w:id="25" w:name="_Toc130321595"/>
      <w:bookmarkStart w:id="26" w:name="_Toc130321749"/>
      <w:bookmarkStart w:id="27" w:name="_Toc130322116"/>
      <w:bookmarkEnd w:id="1"/>
      <w:ins w:id="28" w:author="JK " w:date="2024-02-19T21:05:00Z">
        <w:r>
          <w:t>6a.1</w:t>
        </w:r>
        <w:r>
          <w:tab/>
          <w:t>Co-existence simulation scenario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r>
          <w:t xml:space="preserve"> for 17/27G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z</w:t>
        </w:r>
      </w:ins>
    </w:p>
    <w:p w14:paraId="0EBEF393" w14:textId="77777777" w:rsidR="00C83509" w:rsidRDefault="00C83509" w:rsidP="00C83509">
      <w:pPr>
        <w:rPr>
          <w:ins w:id="29" w:author="JK " w:date="2024-01-22T15:16:00Z"/>
          <w:noProof/>
          <w:lang w:eastAsia="zh-CN"/>
        </w:rPr>
      </w:pPr>
      <w:ins w:id="30" w:author="JK " w:date="2024-01-22T15:16:00Z"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cenarios for </w:t>
        </w:r>
      </w:ins>
      <w:ins w:id="31" w:author="JK " w:date="2024-01-22T15:21:00Z">
        <w:r>
          <w:rPr>
            <w:noProof/>
            <w:lang w:eastAsia="zh-CN"/>
          </w:rPr>
          <w:t xml:space="preserve">the </w:t>
        </w:r>
      </w:ins>
      <w:ins w:id="32" w:author="JK " w:date="2024-01-22T15:16:00Z">
        <w:r>
          <w:rPr>
            <w:noProof/>
            <w:lang w:eastAsia="zh-CN"/>
          </w:rPr>
          <w:t xml:space="preserve">coeixstence study </w:t>
        </w:r>
      </w:ins>
      <w:ins w:id="33" w:author="JK " w:date="2024-01-25T13:46:00Z">
        <w:r>
          <w:rPr>
            <w:noProof/>
            <w:lang w:eastAsia="zh-CN"/>
          </w:rPr>
          <w:t>for</w:t>
        </w:r>
      </w:ins>
      <w:ins w:id="34" w:author="JK " w:date="2024-01-22T15:16:00Z">
        <w:r>
          <w:rPr>
            <w:noProof/>
            <w:lang w:eastAsia="zh-CN"/>
          </w:rPr>
          <w:t xml:space="preserve"> </w:t>
        </w:r>
      </w:ins>
      <w:ins w:id="35" w:author="JK " w:date="2024-01-22T15:20:00Z">
        <w:r>
          <w:rPr>
            <w:noProof/>
            <w:lang w:eastAsia="zh-CN"/>
          </w:rPr>
          <w:t>17/</w:t>
        </w:r>
      </w:ins>
      <w:ins w:id="36" w:author="JK " w:date="2024-01-22T15:16:00Z">
        <w:r>
          <w:rPr>
            <w:noProof/>
            <w:lang w:eastAsia="zh-CN"/>
          </w:rPr>
          <w:t xml:space="preserve">27GHz are listed in Table </w:t>
        </w:r>
      </w:ins>
      <w:ins w:id="37" w:author="JK " w:date="2024-01-24T16:32:00Z">
        <w:r>
          <w:rPr>
            <w:noProof/>
            <w:lang w:eastAsia="zh-CN"/>
          </w:rPr>
          <w:t>6a.1</w:t>
        </w:r>
      </w:ins>
      <w:ins w:id="38" w:author="JK " w:date="2024-01-22T15:16:00Z">
        <w:r>
          <w:rPr>
            <w:noProof/>
            <w:lang w:eastAsia="zh-CN"/>
          </w:rPr>
          <w:t>-1</w:t>
        </w:r>
      </w:ins>
    </w:p>
    <w:p w14:paraId="4E92FBCF" w14:textId="77777777" w:rsidR="00C83509" w:rsidRPr="00A84EE7" w:rsidRDefault="00C83509" w:rsidP="00C83509">
      <w:pPr>
        <w:pStyle w:val="TH"/>
        <w:rPr>
          <w:ins w:id="39" w:author="JK " w:date="2024-01-22T15:16:00Z"/>
          <w:rFonts w:eastAsia="等线"/>
        </w:rPr>
      </w:pPr>
      <w:ins w:id="40" w:author="JK " w:date="2024-01-22T15:16:00Z">
        <w:r>
          <w:t>T</w:t>
        </w:r>
        <w:r>
          <w:rPr>
            <w:rFonts w:hint="eastAsia"/>
          </w:rPr>
          <w:t xml:space="preserve">able </w:t>
        </w:r>
      </w:ins>
      <w:ins w:id="41" w:author="JK " w:date="2024-01-24T16:32:00Z">
        <w:r>
          <w:rPr>
            <w:rFonts w:eastAsia="等线"/>
          </w:rPr>
          <w:t>6a.1</w:t>
        </w:r>
      </w:ins>
      <w:ins w:id="42" w:author="JK " w:date="2024-01-22T15:16:00Z">
        <w:r>
          <w:rPr>
            <w:rFonts w:eastAsia="等线" w:hint="eastAsia"/>
          </w:rPr>
          <w:t>-1</w:t>
        </w:r>
        <w:r>
          <w:rPr>
            <w:noProof/>
          </w:rPr>
          <w:t>:</w:t>
        </w:r>
        <w:r>
          <w:rPr>
            <w:rFonts w:eastAsia="等线" w:hint="eastAsia"/>
          </w:rPr>
          <w:t xml:space="preserve"> S</w:t>
        </w:r>
        <w:r>
          <w:rPr>
            <w:rFonts w:hint="eastAsia"/>
          </w:rPr>
          <w:t xml:space="preserve">cenarios for </w:t>
        </w:r>
        <w:r>
          <w:rPr>
            <w:rFonts w:eastAsia="等线" w:hint="eastAsia"/>
          </w:rPr>
          <w:t xml:space="preserve">NTN-NTN/TN </w:t>
        </w:r>
        <w:r>
          <w:rPr>
            <w:rFonts w:hint="eastAsia"/>
          </w:rPr>
          <w:t>co-existence</w:t>
        </w:r>
      </w:ins>
    </w:p>
    <w:tbl>
      <w:tblPr>
        <w:tblStyle w:val="13"/>
        <w:tblW w:w="9634" w:type="dxa"/>
        <w:tblLayout w:type="fixed"/>
        <w:tblLook w:val="04A0" w:firstRow="1" w:lastRow="0" w:firstColumn="1" w:lastColumn="0" w:noHBand="0" w:noVBand="1"/>
      </w:tblPr>
      <w:tblGrid>
        <w:gridCol w:w="979"/>
        <w:gridCol w:w="1681"/>
        <w:gridCol w:w="1032"/>
        <w:gridCol w:w="1033"/>
        <w:gridCol w:w="1033"/>
        <w:gridCol w:w="1032"/>
        <w:gridCol w:w="1033"/>
        <w:gridCol w:w="1033"/>
        <w:gridCol w:w="778"/>
      </w:tblGrid>
      <w:tr w:rsidR="00C83509" w:rsidRPr="00C74C6F" w14:paraId="45D1AC92" w14:textId="77777777" w:rsidTr="00402A1F">
        <w:trPr>
          <w:trHeight w:val="217"/>
          <w:ins w:id="43" w:author="JK " w:date="2024-01-22T15:16:00Z"/>
        </w:trPr>
        <w:tc>
          <w:tcPr>
            <w:tcW w:w="2660" w:type="dxa"/>
            <w:gridSpan w:val="2"/>
            <w:vMerge w:val="restart"/>
            <w:shd w:val="clear" w:color="auto" w:fill="auto"/>
          </w:tcPr>
          <w:p w14:paraId="77D310E2" w14:textId="77777777" w:rsidR="00C83509" w:rsidRPr="00DC7A7A" w:rsidRDefault="00C83509" w:rsidP="00402A1F">
            <w:pPr>
              <w:pStyle w:val="TAH"/>
              <w:rPr>
                <w:ins w:id="44" w:author="JK " w:date="2024-01-22T15:16:00Z"/>
              </w:rPr>
            </w:pPr>
            <w:ins w:id="45" w:author="JK " w:date="2024-01-22T15:16:00Z">
              <w:r w:rsidRPr="00DC7A7A">
                <w:t>FR</w:t>
              </w:r>
              <w:r>
                <w:t>2</w:t>
              </w:r>
              <w:r w:rsidRPr="00DC7A7A">
                <w:t xml:space="preserve">: </w:t>
              </w:r>
            </w:ins>
            <w:ins w:id="46" w:author="JK " w:date="2024-01-22T15:31:00Z">
              <w:r>
                <w:t>17/</w:t>
              </w:r>
            </w:ins>
            <w:ins w:id="47" w:author="JK " w:date="2024-01-22T15:16:00Z">
              <w:r w:rsidRPr="00DC7A7A">
                <w:t>2</w:t>
              </w:r>
              <w:r>
                <w:t>7</w:t>
              </w:r>
              <w:r w:rsidRPr="00DC7A7A">
                <w:t>GHz</w:t>
              </w:r>
            </w:ins>
          </w:p>
        </w:tc>
        <w:tc>
          <w:tcPr>
            <w:tcW w:w="6974" w:type="dxa"/>
            <w:gridSpan w:val="7"/>
            <w:shd w:val="clear" w:color="auto" w:fill="auto"/>
          </w:tcPr>
          <w:p w14:paraId="773BA263" w14:textId="77777777" w:rsidR="00C83509" w:rsidRPr="00C74C6F" w:rsidRDefault="00C83509" w:rsidP="00402A1F">
            <w:pPr>
              <w:pStyle w:val="TAH"/>
              <w:rPr>
                <w:ins w:id="48" w:author="JK " w:date="2024-01-22T15:16:00Z"/>
                <w:b w:val="0"/>
              </w:rPr>
            </w:pPr>
            <w:ins w:id="49" w:author="JK " w:date="2024-01-22T15:16:00Z">
              <w:r w:rsidRPr="00D769DA">
                <w:t>NTN</w:t>
              </w:r>
            </w:ins>
          </w:p>
        </w:tc>
      </w:tr>
      <w:tr w:rsidR="00C83509" w14:paraId="1989ECAD" w14:textId="77777777" w:rsidTr="00402A1F">
        <w:trPr>
          <w:trHeight w:val="217"/>
          <w:ins w:id="50" w:author="JK " w:date="2024-01-22T15:16:00Z"/>
        </w:trPr>
        <w:tc>
          <w:tcPr>
            <w:tcW w:w="2660" w:type="dxa"/>
            <w:gridSpan w:val="2"/>
            <w:vMerge/>
            <w:shd w:val="clear" w:color="auto" w:fill="auto"/>
          </w:tcPr>
          <w:p w14:paraId="17D63994" w14:textId="77777777" w:rsidR="00C83509" w:rsidRDefault="00C83509" w:rsidP="00402A1F">
            <w:pPr>
              <w:snapToGrid w:val="0"/>
              <w:jc w:val="center"/>
              <w:rPr>
                <w:ins w:id="51" w:author="JK " w:date="2024-01-22T15:16:00Z"/>
                <w:rFonts w:eastAsia="等线"/>
                <w:szCs w:val="15"/>
              </w:rPr>
            </w:pPr>
          </w:p>
        </w:tc>
        <w:tc>
          <w:tcPr>
            <w:tcW w:w="3098" w:type="dxa"/>
            <w:gridSpan w:val="3"/>
            <w:shd w:val="clear" w:color="auto" w:fill="auto"/>
          </w:tcPr>
          <w:p w14:paraId="106BA2C2" w14:textId="77777777" w:rsidR="00C83509" w:rsidRDefault="00C83509" w:rsidP="00402A1F">
            <w:pPr>
              <w:pStyle w:val="TAC"/>
              <w:rPr>
                <w:ins w:id="52" w:author="JK " w:date="2024-01-22T15:16:00Z"/>
              </w:rPr>
            </w:pPr>
            <w:ins w:id="53" w:author="JK " w:date="2024-01-22T15:16:00Z">
              <w:r>
                <w:t>Set 1</w:t>
              </w:r>
            </w:ins>
          </w:p>
        </w:tc>
        <w:tc>
          <w:tcPr>
            <w:tcW w:w="3098" w:type="dxa"/>
            <w:gridSpan w:val="3"/>
            <w:shd w:val="clear" w:color="auto" w:fill="auto"/>
          </w:tcPr>
          <w:p w14:paraId="0C4FA49A" w14:textId="77777777" w:rsidR="00C83509" w:rsidRDefault="00C83509" w:rsidP="00402A1F">
            <w:pPr>
              <w:pStyle w:val="TAC"/>
              <w:rPr>
                <w:ins w:id="54" w:author="JK " w:date="2024-01-22T15:16:00Z"/>
              </w:rPr>
            </w:pPr>
            <w:ins w:id="55" w:author="JK " w:date="2024-01-22T15:16:00Z">
              <w:r>
                <w:t>Set 2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778" w:type="dxa"/>
            <w:shd w:val="clear" w:color="auto" w:fill="auto"/>
          </w:tcPr>
          <w:p w14:paraId="666A5D4B" w14:textId="77777777" w:rsidR="00C83509" w:rsidRDefault="00C83509" w:rsidP="00402A1F">
            <w:pPr>
              <w:pStyle w:val="TAC"/>
              <w:rPr>
                <w:ins w:id="56" w:author="JK " w:date="2024-01-22T15:16:00Z"/>
              </w:rPr>
            </w:pPr>
          </w:p>
        </w:tc>
      </w:tr>
      <w:tr w:rsidR="00C83509" w14:paraId="29CED6A8" w14:textId="77777777" w:rsidTr="00402A1F">
        <w:trPr>
          <w:trHeight w:val="217"/>
          <w:ins w:id="57" w:author="JK " w:date="2024-01-22T15:16:00Z"/>
        </w:trPr>
        <w:tc>
          <w:tcPr>
            <w:tcW w:w="2660" w:type="dxa"/>
            <w:gridSpan w:val="2"/>
            <w:vMerge/>
            <w:shd w:val="clear" w:color="auto" w:fill="auto"/>
          </w:tcPr>
          <w:p w14:paraId="5B4967F0" w14:textId="77777777" w:rsidR="00C83509" w:rsidRDefault="00C83509" w:rsidP="00402A1F">
            <w:pPr>
              <w:snapToGrid w:val="0"/>
              <w:jc w:val="center"/>
              <w:rPr>
                <w:ins w:id="58" w:author="JK " w:date="2024-01-22T15:16:00Z"/>
                <w:rFonts w:eastAsia="等线"/>
                <w:szCs w:val="15"/>
              </w:rPr>
            </w:pPr>
          </w:p>
        </w:tc>
        <w:tc>
          <w:tcPr>
            <w:tcW w:w="1032" w:type="dxa"/>
            <w:shd w:val="clear" w:color="auto" w:fill="auto"/>
          </w:tcPr>
          <w:p w14:paraId="2A2539C8" w14:textId="77777777" w:rsidR="00C83509" w:rsidRDefault="00C83509" w:rsidP="00402A1F">
            <w:pPr>
              <w:pStyle w:val="TAC"/>
              <w:rPr>
                <w:ins w:id="59" w:author="JK " w:date="2024-01-22T15:16:00Z"/>
              </w:rPr>
            </w:pPr>
            <w:ins w:id="60" w:author="JK " w:date="2024-01-22T15:16:00Z">
              <w:r>
                <w:t>GEO</w:t>
              </w:r>
              <w:r w:rsidRPr="00570994">
                <w:rPr>
                  <w:vertAlign w:val="superscript"/>
                </w:rPr>
                <w:t>3</w:t>
              </w:r>
            </w:ins>
          </w:p>
        </w:tc>
        <w:tc>
          <w:tcPr>
            <w:tcW w:w="1033" w:type="dxa"/>
            <w:shd w:val="clear" w:color="auto" w:fill="auto"/>
          </w:tcPr>
          <w:p w14:paraId="71266E18" w14:textId="77777777" w:rsidR="00C83509" w:rsidRDefault="00C83509" w:rsidP="00402A1F">
            <w:pPr>
              <w:pStyle w:val="TAC"/>
              <w:rPr>
                <w:ins w:id="61" w:author="JK " w:date="2024-01-22T15:16:00Z"/>
              </w:rPr>
            </w:pPr>
            <w:ins w:id="62" w:author="JK " w:date="2024-01-22T15:16:00Z">
              <w:r>
                <w:t>LEO 600km</w:t>
              </w:r>
            </w:ins>
          </w:p>
        </w:tc>
        <w:tc>
          <w:tcPr>
            <w:tcW w:w="1033" w:type="dxa"/>
            <w:shd w:val="clear" w:color="auto" w:fill="auto"/>
          </w:tcPr>
          <w:p w14:paraId="6A5A70A6" w14:textId="77777777" w:rsidR="00C83509" w:rsidRDefault="00C83509" w:rsidP="00402A1F">
            <w:pPr>
              <w:pStyle w:val="TAC"/>
              <w:rPr>
                <w:ins w:id="63" w:author="JK " w:date="2024-01-22T15:16:00Z"/>
              </w:rPr>
            </w:pPr>
            <w:ins w:id="64" w:author="JK " w:date="2024-01-22T15:16:00Z">
              <w:r>
                <w:t>LEO 1200km</w:t>
              </w:r>
            </w:ins>
          </w:p>
        </w:tc>
        <w:tc>
          <w:tcPr>
            <w:tcW w:w="1032" w:type="dxa"/>
            <w:shd w:val="clear" w:color="auto" w:fill="auto"/>
          </w:tcPr>
          <w:p w14:paraId="2AA079BB" w14:textId="77777777" w:rsidR="00C83509" w:rsidRDefault="00C83509" w:rsidP="00402A1F">
            <w:pPr>
              <w:pStyle w:val="TAC"/>
              <w:rPr>
                <w:ins w:id="65" w:author="JK " w:date="2024-01-22T15:16:00Z"/>
              </w:rPr>
            </w:pPr>
            <w:ins w:id="66" w:author="JK " w:date="2024-01-22T15:16:00Z">
              <w:r>
                <w:t>GEO</w:t>
              </w:r>
            </w:ins>
          </w:p>
        </w:tc>
        <w:tc>
          <w:tcPr>
            <w:tcW w:w="1033" w:type="dxa"/>
            <w:shd w:val="clear" w:color="auto" w:fill="auto"/>
          </w:tcPr>
          <w:p w14:paraId="696AC436" w14:textId="77777777" w:rsidR="00C83509" w:rsidRDefault="00C83509" w:rsidP="00402A1F">
            <w:pPr>
              <w:pStyle w:val="TAC"/>
              <w:rPr>
                <w:ins w:id="67" w:author="JK " w:date="2024-01-22T15:16:00Z"/>
              </w:rPr>
            </w:pPr>
            <w:ins w:id="68" w:author="JK " w:date="2024-01-22T15:16:00Z">
              <w:r>
                <w:t>LEO 600km</w:t>
              </w:r>
            </w:ins>
          </w:p>
        </w:tc>
        <w:tc>
          <w:tcPr>
            <w:tcW w:w="1033" w:type="dxa"/>
            <w:shd w:val="clear" w:color="auto" w:fill="auto"/>
          </w:tcPr>
          <w:p w14:paraId="3FF63E2F" w14:textId="77777777" w:rsidR="00C83509" w:rsidRDefault="00C83509" w:rsidP="00402A1F">
            <w:pPr>
              <w:pStyle w:val="TAC"/>
              <w:rPr>
                <w:ins w:id="69" w:author="JK " w:date="2024-01-22T15:16:00Z"/>
              </w:rPr>
            </w:pPr>
            <w:ins w:id="70" w:author="JK " w:date="2024-01-22T15:16:00Z">
              <w:r>
                <w:t>LEO 1200km</w:t>
              </w:r>
            </w:ins>
          </w:p>
        </w:tc>
        <w:tc>
          <w:tcPr>
            <w:tcW w:w="778" w:type="dxa"/>
            <w:shd w:val="clear" w:color="auto" w:fill="auto"/>
          </w:tcPr>
          <w:p w14:paraId="64BC607F" w14:textId="77777777" w:rsidR="00C83509" w:rsidRDefault="00C83509" w:rsidP="00402A1F">
            <w:pPr>
              <w:pStyle w:val="TAC"/>
              <w:rPr>
                <w:ins w:id="71" w:author="JK " w:date="2024-01-22T15:16:00Z"/>
              </w:rPr>
            </w:pPr>
          </w:p>
        </w:tc>
      </w:tr>
      <w:tr w:rsidR="00C83509" w14:paraId="23B334E3" w14:textId="77777777" w:rsidTr="00402A1F">
        <w:trPr>
          <w:trHeight w:val="217"/>
          <w:ins w:id="72" w:author="JK " w:date="2024-01-22T15:16:00Z"/>
        </w:trPr>
        <w:tc>
          <w:tcPr>
            <w:tcW w:w="979" w:type="dxa"/>
            <w:vMerge w:val="restart"/>
          </w:tcPr>
          <w:p w14:paraId="7F0DC1CB" w14:textId="77777777" w:rsidR="00C83509" w:rsidRDefault="00C83509" w:rsidP="00402A1F">
            <w:pPr>
              <w:pStyle w:val="TH"/>
              <w:spacing w:before="0" w:after="0"/>
              <w:jc w:val="left"/>
              <w:rPr>
                <w:ins w:id="73" w:author="JK " w:date="2024-01-22T15:16:00Z"/>
              </w:rPr>
            </w:pPr>
            <w:ins w:id="74" w:author="JK " w:date="2024-01-22T15:16:00Z">
              <w:r>
                <w:t xml:space="preserve">NR </w:t>
              </w:r>
            </w:ins>
          </w:p>
        </w:tc>
        <w:tc>
          <w:tcPr>
            <w:tcW w:w="1681" w:type="dxa"/>
          </w:tcPr>
          <w:p w14:paraId="4DD095FC" w14:textId="77777777" w:rsidR="00C83509" w:rsidRDefault="00C83509" w:rsidP="00402A1F">
            <w:pPr>
              <w:pStyle w:val="TAL"/>
              <w:rPr>
                <w:ins w:id="75" w:author="JK " w:date="2024-01-22T15:16:00Z"/>
              </w:rPr>
            </w:pPr>
            <w:ins w:id="76" w:author="JK " w:date="2024-01-22T15:16:00Z">
              <w:r>
                <w:t>Rural</w:t>
              </w:r>
            </w:ins>
          </w:p>
        </w:tc>
        <w:tc>
          <w:tcPr>
            <w:tcW w:w="1032" w:type="dxa"/>
          </w:tcPr>
          <w:p w14:paraId="5616CD85" w14:textId="77777777" w:rsidR="00C83509" w:rsidRDefault="00C83509" w:rsidP="00402A1F">
            <w:pPr>
              <w:pStyle w:val="TAC"/>
              <w:rPr>
                <w:ins w:id="77" w:author="JK " w:date="2024-01-22T15:16:00Z"/>
              </w:rPr>
            </w:pPr>
            <w:ins w:id="78" w:author="JK " w:date="2024-01-22T15:16:00Z">
              <w:r>
                <w:t>N/A</w:t>
              </w:r>
            </w:ins>
          </w:p>
        </w:tc>
        <w:tc>
          <w:tcPr>
            <w:tcW w:w="1033" w:type="dxa"/>
          </w:tcPr>
          <w:p w14:paraId="43D75383" w14:textId="77777777" w:rsidR="00C83509" w:rsidRDefault="00C83509" w:rsidP="00402A1F">
            <w:pPr>
              <w:pStyle w:val="TAC"/>
              <w:rPr>
                <w:ins w:id="79" w:author="JK " w:date="2024-01-22T15:16:00Z"/>
              </w:rPr>
            </w:pPr>
            <w:ins w:id="80" w:author="JK " w:date="2024-01-22T15:16:00Z">
              <w:r>
                <w:t>N/A</w:t>
              </w:r>
            </w:ins>
          </w:p>
        </w:tc>
        <w:tc>
          <w:tcPr>
            <w:tcW w:w="1033" w:type="dxa"/>
          </w:tcPr>
          <w:p w14:paraId="36ABAD85" w14:textId="77777777" w:rsidR="00C83509" w:rsidRDefault="00C83509" w:rsidP="00402A1F">
            <w:pPr>
              <w:pStyle w:val="TAC"/>
              <w:rPr>
                <w:ins w:id="81" w:author="JK " w:date="2024-01-22T15:16:00Z"/>
              </w:rPr>
            </w:pPr>
            <w:ins w:id="82" w:author="JK " w:date="2024-01-22T15:16:00Z">
              <w:r>
                <w:t>N/A</w:t>
              </w:r>
            </w:ins>
          </w:p>
        </w:tc>
        <w:tc>
          <w:tcPr>
            <w:tcW w:w="1032" w:type="dxa"/>
          </w:tcPr>
          <w:p w14:paraId="732C947D" w14:textId="77777777" w:rsidR="00C83509" w:rsidRDefault="00C83509" w:rsidP="00402A1F">
            <w:pPr>
              <w:pStyle w:val="TAC"/>
              <w:rPr>
                <w:ins w:id="83" w:author="JK " w:date="2024-01-22T15:16:00Z"/>
              </w:rPr>
            </w:pPr>
            <w:ins w:id="84" w:author="JK " w:date="2024-01-22T15:16:00Z">
              <w:r>
                <w:t>N/A</w:t>
              </w:r>
            </w:ins>
          </w:p>
        </w:tc>
        <w:tc>
          <w:tcPr>
            <w:tcW w:w="1033" w:type="dxa"/>
          </w:tcPr>
          <w:p w14:paraId="10498310" w14:textId="77777777" w:rsidR="00C83509" w:rsidRDefault="00C83509" w:rsidP="00402A1F">
            <w:pPr>
              <w:pStyle w:val="TAC"/>
              <w:rPr>
                <w:ins w:id="85" w:author="JK " w:date="2024-01-22T15:16:00Z"/>
              </w:rPr>
            </w:pPr>
            <w:ins w:id="86" w:author="JK " w:date="2024-01-22T15:16:00Z">
              <w:r>
                <w:t>N/A</w:t>
              </w:r>
            </w:ins>
          </w:p>
        </w:tc>
        <w:tc>
          <w:tcPr>
            <w:tcW w:w="1033" w:type="dxa"/>
          </w:tcPr>
          <w:p w14:paraId="6F35B5D5" w14:textId="77777777" w:rsidR="00C83509" w:rsidRDefault="00C83509" w:rsidP="00402A1F">
            <w:pPr>
              <w:pStyle w:val="TAC"/>
              <w:rPr>
                <w:ins w:id="87" w:author="JK " w:date="2024-01-22T15:16:00Z"/>
              </w:rPr>
            </w:pPr>
            <w:ins w:id="88" w:author="JK " w:date="2024-01-22T15:16:00Z">
              <w:r>
                <w:t>N/A</w:t>
              </w:r>
            </w:ins>
          </w:p>
        </w:tc>
        <w:tc>
          <w:tcPr>
            <w:tcW w:w="778" w:type="dxa"/>
          </w:tcPr>
          <w:p w14:paraId="7A8D8EFB" w14:textId="77777777" w:rsidR="00C83509" w:rsidRDefault="00C83509" w:rsidP="00402A1F">
            <w:pPr>
              <w:pStyle w:val="TAC"/>
              <w:rPr>
                <w:ins w:id="89" w:author="JK " w:date="2024-01-22T15:16:00Z"/>
              </w:rPr>
            </w:pPr>
          </w:p>
        </w:tc>
      </w:tr>
      <w:tr w:rsidR="00C83509" w14:paraId="1691180B" w14:textId="77777777" w:rsidTr="00402A1F">
        <w:trPr>
          <w:trHeight w:val="217"/>
          <w:ins w:id="90" w:author="JK " w:date="2024-01-22T15:16:00Z"/>
        </w:trPr>
        <w:tc>
          <w:tcPr>
            <w:tcW w:w="979" w:type="dxa"/>
            <w:vMerge/>
          </w:tcPr>
          <w:p w14:paraId="2D00AC20" w14:textId="77777777" w:rsidR="00C83509" w:rsidRDefault="00C83509" w:rsidP="00402A1F">
            <w:pPr>
              <w:pStyle w:val="TAL"/>
              <w:rPr>
                <w:ins w:id="91" w:author="JK " w:date="2024-01-22T15:16:00Z"/>
              </w:rPr>
            </w:pPr>
          </w:p>
        </w:tc>
        <w:tc>
          <w:tcPr>
            <w:tcW w:w="1681" w:type="dxa"/>
          </w:tcPr>
          <w:p w14:paraId="0DD8224B" w14:textId="77777777" w:rsidR="00C83509" w:rsidRDefault="00C83509" w:rsidP="00402A1F">
            <w:pPr>
              <w:pStyle w:val="TAL"/>
              <w:rPr>
                <w:ins w:id="92" w:author="JK " w:date="2024-01-22T15:16:00Z"/>
              </w:rPr>
            </w:pPr>
            <w:ins w:id="93" w:author="JK " w:date="2024-01-22T15:16:00Z">
              <w:r>
                <w:t>Urban macro</w:t>
              </w:r>
            </w:ins>
          </w:p>
        </w:tc>
        <w:tc>
          <w:tcPr>
            <w:tcW w:w="1032" w:type="dxa"/>
          </w:tcPr>
          <w:p w14:paraId="37A8427B" w14:textId="77777777" w:rsidR="00C83509" w:rsidRDefault="00C83509" w:rsidP="00402A1F">
            <w:pPr>
              <w:pStyle w:val="TAC"/>
              <w:rPr>
                <w:ins w:id="94" w:author="JK " w:date="2024-01-22T15:16:00Z"/>
              </w:rPr>
            </w:pPr>
            <w:ins w:id="95" w:author="JK " w:date="2024-01-22T15:16:00Z">
              <w:r>
                <w:t>X</w:t>
              </w:r>
            </w:ins>
          </w:p>
        </w:tc>
        <w:tc>
          <w:tcPr>
            <w:tcW w:w="1033" w:type="dxa"/>
          </w:tcPr>
          <w:p w14:paraId="4D0B3B1B" w14:textId="77777777" w:rsidR="00C83509" w:rsidRDefault="00C83509" w:rsidP="00402A1F">
            <w:pPr>
              <w:pStyle w:val="TAC"/>
              <w:rPr>
                <w:ins w:id="96" w:author="JK " w:date="2024-01-22T15:16:00Z"/>
              </w:rPr>
            </w:pPr>
            <w:ins w:id="97" w:author="JK " w:date="2024-01-22T15:16:00Z">
              <w:r>
                <w:t>X</w:t>
              </w:r>
            </w:ins>
          </w:p>
        </w:tc>
        <w:tc>
          <w:tcPr>
            <w:tcW w:w="1033" w:type="dxa"/>
          </w:tcPr>
          <w:p w14:paraId="42E74D28" w14:textId="77777777" w:rsidR="00C83509" w:rsidRDefault="00C83509" w:rsidP="00402A1F">
            <w:pPr>
              <w:pStyle w:val="TAC"/>
              <w:rPr>
                <w:ins w:id="98" w:author="JK " w:date="2024-01-22T15:16:00Z"/>
              </w:rPr>
            </w:pPr>
            <w:ins w:id="99" w:author="JK " w:date="2024-01-22T15:16:00Z">
              <w:r>
                <w:t>X</w:t>
              </w:r>
            </w:ins>
          </w:p>
        </w:tc>
        <w:tc>
          <w:tcPr>
            <w:tcW w:w="1032" w:type="dxa"/>
          </w:tcPr>
          <w:p w14:paraId="3E87C2E9" w14:textId="77777777" w:rsidR="00C83509" w:rsidRDefault="00C83509" w:rsidP="00402A1F">
            <w:pPr>
              <w:pStyle w:val="TAC"/>
              <w:rPr>
                <w:ins w:id="100" w:author="JK " w:date="2024-01-22T15:16:00Z"/>
              </w:rPr>
            </w:pPr>
            <w:ins w:id="101" w:author="JK " w:date="2024-01-22T15:16:00Z">
              <w:r>
                <w:t>X</w:t>
              </w:r>
            </w:ins>
          </w:p>
        </w:tc>
        <w:tc>
          <w:tcPr>
            <w:tcW w:w="1033" w:type="dxa"/>
          </w:tcPr>
          <w:p w14:paraId="794D3424" w14:textId="77777777" w:rsidR="00C83509" w:rsidRDefault="00C83509" w:rsidP="00402A1F">
            <w:pPr>
              <w:pStyle w:val="TAC"/>
              <w:rPr>
                <w:ins w:id="102" w:author="JK " w:date="2024-01-22T15:16:00Z"/>
              </w:rPr>
            </w:pPr>
            <w:ins w:id="103" w:author="JK " w:date="2024-01-22T15:16:00Z">
              <w:r>
                <w:t>X</w:t>
              </w:r>
            </w:ins>
          </w:p>
        </w:tc>
        <w:tc>
          <w:tcPr>
            <w:tcW w:w="1033" w:type="dxa"/>
          </w:tcPr>
          <w:p w14:paraId="21D63E91" w14:textId="77777777" w:rsidR="00C83509" w:rsidRDefault="00C83509" w:rsidP="00402A1F">
            <w:pPr>
              <w:pStyle w:val="TAC"/>
              <w:rPr>
                <w:ins w:id="104" w:author="JK " w:date="2024-01-22T15:16:00Z"/>
              </w:rPr>
            </w:pPr>
            <w:ins w:id="105" w:author="JK " w:date="2024-01-22T15:16:00Z">
              <w:r>
                <w:t>X</w:t>
              </w:r>
            </w:ins>
          </w:p>
        </w:tc>
        <w:tc>
          <w:tcPr>
            <w:tcW w:w="778" w:type="dxa"/>
          </w:tcPr>
          <w:p w14:paraId="332B1353" w14:textId="77777777" w:rsidR="00C83509" w:rsidRDefault="00C83509" w:rsidP="00402A1F">
            <w:pPr>
              <w:pStyle w:val="TAC"/>
              <w:rPr>
                <w:ins w:id="106" w:author="JK " w:date="2024-01-22T15:16:00Z"/>
              </w:rPr>
            </w:pPr>
          </w:p>
        </w:tc>
      </w:tr>
      <w:tr w:rsidR="00C83509" w14:paraId="1AB6B5F9" w14:textId="77777777" w:rsidTr="00402A1F">
        <w:trPr>
          <w:trHeight w:val="217"/>
          <w:ins w:id="107" w:author="JK " w:date="2024-01-22T15:16:00Z"/>
        </w:trPr>
        <w:tc>
          <w:tcPr>
            <w:tcW w:w="979" w:type="dxa"/>
            <w:vMerge/>
          </w:tcPr>
          <w:p w14:paraId="57541D02" w14:textId="77777777" w:rsidR="00C83509" w:rsidRDefault="00C83509" w:rsidP="00402A1F">
            <w:pPr>
              <w:pStyle w:val="TAL"/>
              <w:rPr>
                <w:ins w:id="108" w:author="JK " w:date="2024-01-22T15:16:00Z"/>
              </w:rPr>
            </w:pPr>
          </w:p>
        </w:tc>
        <w:tc>
          <w:tcPr>
            <w:tcW w:w="1681" w:type="dxa"/>
          </w:tcPr>
          <w:p w14:paraId="50E9CCB6" w14:textId="77777777" w:rsidR="00C83509" w:rsidRDefault="00C83509" w:rsidP="00402A1F">
            <w:pPr>
              <w:pStyle w:val="TAL"/>
              <w:rPr>
                <w:ins w:id="109" w:author="JK " w:date="2024-01-22T15:16:00Z"/>
              </w:rPr>
            </w:pPr>
            <w:ins w:id="110" w:author="JK " w:date="2024-01-22T15:16:00Z">
              <w:r>
                <w:t>Dense Urban</w:t>
              </w:r>
              <w:r>
                <w:rPr>
                  <w:vertAlign w:val="superscript"/>
                </w:rPr>
                <w:t>6</w:t>
              </w:r>
            </w:ins>
          </w:p>
        </w:tc>
        <w:tc>
          <w:tcPr>
            <w:tcW w:w="1032" w:type="dxa"/>
          </w:tcPr>
          <w:p w14:paraId="345F4D0A" w14:textId="77777777" w:rsidR="00C83509" w:rsidRDefault="00C83509" w:rsidP="00402A1F">
            <w:pPr>
              <w:pStyle w:val="TAC"/>
              <w:rPr>
                <w:ins w:id="111" w:author="JK " w:date="2024-01-22T15:16:00Z"/>
              </w:rPr>
            </w:pPr>
            <w:ins w:id="112" w:author="JK " w:date="2024-01-22T15:16:00Z">
              <w:r>
                <w:t>N/A</w:t>
              </w:r>
            </w:ins>
          </w:p>
        </w:tc>
        <w:tc>
          <w:tcPr>
            <w:tcW w:w="1033" w:type="dxa"/>
          </w:tcPr>
          <w:p w14:paraId="471B5A30" w14:textId="77777777" w:rsidR="00C83509" w:rsidRDefault="00C83509" w:rsidP="00402A1F">
            <w:pPr>
              <w:pStyle w:val="TAC"/>
              <w:rPr>
                <w:ins w:id="113" w:author="JK " w:date="2024-01-22T15:16:00Z"/>
              </w:rPr>
            </w:pPr>
            <w:ins w:id="114" w:author="JK " w:date="2024-01-22T15:16:00Z">
              <w:r>
                <w:t>N/A</w:t>
              </w:r>
            </w:ins>
          </w:p>
        </w:tc>
        <w:tc>
          <w:tcPr>
            <w:tcW w:w="1033" w:type="dxa"/>
          </w:tcPr>
          <w:p w14:paraId="7F5FD04E" w14:textId="77777777" w:rsidR="00C83509" w:rsidRDefault="00C83509" w:rsidP="00402A1F">
            <w:pPr>
              <w:pStyle w:val="TAC"/>
              <w:rPr>
                <w:ins w:id="115" w:author="JK " w:date="2024-01-22T15:16:00Z"/>
              </w:rPr>
            </w:pPr>
            <w:ins w:id="116" w:author="JK " w:date="2024-01-22T15:16:00Z">
              <w:r>
                <w:t>N/A</w:t>
              </w:r>
            </w:ins>
          </w:p>
        </w:tc>
        <w:tc>
          <w:tcPr>
            <w:tcW w:w="1032" w:type="dxa"/>
          </w:tcPr>
          <w:p w14:paraId="19C73D9E" w14:textId="77777777" w:rsidR="00C83509" w:rsidRDefault="00C83509" w:rsidP="00402A1F">
            <w:pPr>
              <w:pStyle w:val="TAC"/>
              <w:rPr>
                <w:ins w:id="117" w:author="JK " w:date="2024-01-22T15:16:00Z"/>
              </w:rPr>
            </w:pPr>
            <w:ins w:id="118" w:author="JK " w:date="2024-01-22T15:16:00Z">
              <w:r>
                <w:t>N/A</w:t>
              </w:r>
            </w:ins>
          </w:p>
        </w:tc>
        <w:tc>
          <w:tcPr>
            <w:tcW w:w="1033" w:type="dxa"/>
          </w:tcPr>
          <w:p w14:paraId="0B93A4DA" w14:textId="77777777" w:rsidR="00C83509" w:rsidRDefault="00C83509" w:rsidP="00402A1F">
            <w:pPr>
              <w:pStyle w:val="TAC"/>
              <w:rPr>
                <w:ins w:id="119" w:author="JK " w:date="2024-01-22T15:16:00Z"/>
              </w:rPr>
            </w:pPr>
            <w:ins w:id="120" w:author="JK " w:date="2024-01-22T15:16:00Z">
              <w:r>
                <w:t>N/A</w:t>
              </w:r>
            </w:ins>
          </w:p>
        </w:tc>
        <w:tc>
          <w:tcPr>
            <w:tcW w:w="1033" w:type="dxa"/>
          </w:tcPr>
          <w:p w14:paraId="3A27F97D" w14:textId="77777777" w:rsidR="00C83509" w:rsidRDefault="00C83509" w:rsidP="00402A1F">
            <w:pPr>
              <w:pStyle w:val="TAC"/>
              <w:rPr>
                <w:ins w:id="121" w:author="JK " w:date="2024-01-22T15:16:00Z"/>
              </w:rPr>
            </w:pPr>
            <w:ins w:id="122" w:author="JK " w:date="2024-01-22T15:16:00Z">
              <w:r>
                <w:t>N/A</w:t>
              </w:r>
            </w:ins>
          </w:p>
        </w:tc>
        <w:tc>
          <w:tcPr>
            <w:tcW w:w="778" w:type="dxa"/>
          </w:tcPr>
          <w:p w14:paraId="2A9B1664" w14:textId="77777777" w:rsidR="00C83509" w:rsidRDefault="00C83509" w:rsidP="00402A1F">
            <w:pPr>
              <w:pStyle w:val="TAC"/>
              <w:rPr>
                <w:ins w:id="123" w:author="JK " w:date="2024-01-22T15:16:00Z"/>
              </w:rPr>
            </w:pPr>
          </w:p>
        </w:tc>
      </w:tr>
    </w:tbl>
    <w:p w14:paraId="6E6FDB69" w14:textId="77777777" w:rsidR="00C83509" w:rsidRDefault="00C83509" w:rsidP="00C83509">
      <w:pPr>
        <w:rPr>
          <w:noProof/>
          <w:lang w:eastAsia="zh-CN"/>
        </w:rPr>
      </w:pPr>
    </w:p>
    <w:p w14:paraId="54412FB3" w14:textId="77777777" w:rsidR="00C83509" w:rsidRDefault="00C83509" w:rsidP="00C83509">
      <w:pPr>
        <w:rPr>
          <w:ins w:id="124" w:author="JK " w:date="2024-01-22T15:26:00Z"/>
        </w:rPr>
      </w:pPr>
      <w:ins w:id="125" w:author="JK " w:date="2024-01-22T15:18:00Z">
        <w:r>
          <w:t xml:space="preserve">The aggressor and victim combinations for </w:t>
        </w:r>
      </w:ins>
      <w:ins w:id="126" w:author="JK " w:date="2024-01-22T15:20:00Z">
        <w:r>
          <w:t>17/</w:t>
        </w:r>
      </w:ins>
      <w:ins w:id="127" w:author="JK " w:date="2024-01-22T15:18:00Z">
        <w:r>
          <w:t>27GHz</w:t>
        </w:r>
      </w:ins>
      <w:ins w:id="128" w:author="JK " w:date="2024-01-25T13:44:00Z">
        <w:r>
          <w:t xml:space="preserve"> cases</w:t>
        </w:r>
      </w:ins>
      <w:ins w:id="129" w:author="JK " w:date="2024-01-22T15:18:00Z">
        <w:r>
          <w:t xml:space="preserve"> are </w:t>
        </w:r>
        <w:r>
          <w:rPr>
            <w:rFonts w:hint="eastAsia"/>
            <w:lang w:eastAsia="zh-CN"/>
          </w:rPr>
          <w:t>listed</w:t>
        </w:r>
        <w:r>
          <w:t xml:space="preserve"> in Table </w:t>
        </w:r>
      </w:ins>
      <w:ins w:id="130" w:author="JK " w:date="2024-01-24T16:32:00Z">
        <w:r>
          <w:t>6a.1</w:t>
        </w:r>
      </w:ins>
      <w:ins w:id="131" w:author="JK " w:date="2024-01-22T15:18:00Z">
        <w:r>
          <w:t>-2.</w:t>
        </w:r>
      </w:ins>
    </w:p>
    <w:p w14:paraId="63CFB6E0" w14:textId="77777777" w:rsidR="00C83509" w:rsidRPr="00147143" w:rsidRDefault="00C83509" w:rsidP="00C83509">
      <w:pPr>
        <w:pStyle w:val="TH"/>
        <w:rPr>
          <w:ins w:id="132" w:author="JK " w:date="2024-01-22T15:18:00Z"/>
          <w:lang w:val="en-US"/>
        </w:rPr>
      </w:pPr>
      <w:ins w:id="133" w:author="JK " w:date="2024-01-22T15:26:00Z">
        <w:r w:rsidRPr="004F7D36">
          <w:rPr>
            <w:lang w:val="en-US"/>
          </w:rPr>
          <w:t>T</w:t>
        </w:r>
        <w:r w:rsidRPr="004F7D36">
          <w:rPr>
            <w:rFonts w:hint="eastAsia"/>
            <w:lang w:val="en-US"/>
          </w:rPr>
          <w:t xml:space="preserve">able </w:t>
        </w:r>
      </w:ins>
      <w:ins w:id="134" w:author="JK " w:date="2024-01-24T16:32:00Z">
        <w:r>
          <w:rPr>
            <w:lang w:val="en-US"/>
          </w:rPr>
          <w:t>6a.1</w:t>
        </w:r>
      </w:ins>
      <w:ins w:id="135" w:author="JK " w:date="2024-01-22T15:26:00Z">
        <w:r w:rsidRPr="004F7D36">
          <w:rPr>
            <w:rFonts w:hint="eastAsia"/>
            <w:lang w:val="en-US"/>
          </w:rPr>
          <w:t>-2</w:t>
        </w:r>
        <w:r>
          <w:rPr>
            <w:noProof/>
          </w:rPr>
          <w:t>:</w:t>
        </w:r>
        <w:r w:rsidRPr="004F7D36">
          <w:rPr>
            <w:rFonts w:hint="eastAsia"/>
            <w:lang w:val="en-US"/>
          </w:rPr>
          <w:t xml:space="preserve"> Aggressor and victim</w:t>
        </w:r>
      </w:ins>
    </w:p>
    <w:tbl>
      <w:tblPr>
        <w:tblStyle w:val="13"/>
        <w:tblW w:w="0" w:type="auto"/>
        <w:jc w:val="center"/>
        <w:tblLook w:val="04A0" w:firstRow="1" w:lastRow="0" w:firstColumn="1" w:lastColumn="0" w:noHBand="0" w:noVBand="1"/>
      </w:tblPr>
      <w:tblGrid>
        <w:gridCol w:w="663"/>
        <w:gridCol w:w="1699"/>
        <w:gridCol w:w="1373"/>
        <w:gridCol w:w="1115"/>
        <w:gridCol w:w="1752"/>
        <w:gridCol w:w="3027"/>
      </w:tblGrid>
      <w:tr w:rsidR="00C83509" w:rsidRPr="0097631B" w14:paraId="73D75DD7" w14:textId="77777777" w:rsidTr="00402A1F">
        <w:trPr>
          <w:trHeight w:val="414"/>
          <w:jc w:val="center"/>
          <w:ins w:id="136" w:author="JK " w:date="2024-01-22T15:18:00Z"/>
        </w:trPr>
        <w:tc>
          <w:tcPr>
            <w:tcW w:w="0" w:type="auto"/>
            <w:shd w:val="clear" w:color="auto" w:fill="auto"/>
            <w:vAlign w:val="center"/>
          </w:tcPr>
          <w:p w14:paraId="32A788D7" w14:textId="77777777" w:rsidR="00C83509" w:rsidRPr="0097631B" w:rsidRDefault="00C83509" w:rsidP="00402A1F">
            <w:pPr>
              <w:pStyle w:val="TAH"/>
              <w:rPr>
                <w:ins w:id="137" w:author="JK " w:date="2024-01-22T15:18:00Z"/>
                <w:rFonts w:ascii="Times New Roman" w:hAnsi="Times New Roman"/>
              </w:rPr>
            </w:pPr>
            <w:ins w:id="138" w:author="JK " w:date="2024-01-22T15:18:00Z">
              <w:r w:rsidRPr="0097631B">
                <w:rPr>
                  <w:rFonts w:ascii="Times New Roman" w:hAnsi="Times New Roman"/>
                </w:rPr>
                <w:t>No.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039754C" w14:textId="77777777" w:rsidR="00C83509" w:rsidRPr="0097631B" w:rsidRDefault="00C83509" w:rsidP="00402A1F">
            <w:pPr>
              <w:pStyle w:val="TAH"/>
              <w:rPr>
                <w:ins w:id="139" w:author="JK " w:date="2024-01-22T15:18:00Z"/>
                <w:rFonts w:ascii="Times New Roman" w:hAnsi="Times New Roman"/>
              </w:rPr>
            </w:pPr>
            <w:ins w:id="140" w:author="JK " w:date="2024-01-22T15:18:00Z">
              <w:r w:rsidRPr="0097631B">
                <w:rPr>
                  <w:rFonts w:ascii="Times New Roman" w:hAnsi="Times New Roman"/>
                </w:rPr>
                <w:t>Combination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755D29B" w14:textId="77777777" w:rsidR="00C83509" w:rsidRPr="0097631B" w:rsidRDefault="00C83509" w:rsidP="00402A1F">
            <w:pPr>
              <w:pStyle w:val="TAH"/>
              <w:rPr>
                <w:ins w:id="141" w:author="JK " w:date="2024-01-22T15:18:00Z"/>
                <w:rFonts w:ascii="Times New Roman" w:hAnsi="Times New Roman"/>
              </w:rPr>
            </w:pPr>
            <w:ins w:id="142" w:author="JK " w:date="2024-01-22T15:18:00Z">
              <w:r w:rsidRPr="0097631B">
                <w:rPr>
                  <w:rFonts w:ascii="Times New Roman" w:hAnsi="Times New Roman"/>
                </w:rPr>
                <w:t>Aggressor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27D50A9" w14:textId="77777777" w:rsidR="00C83509" w:rsidRPr="0097631B" w:rsidRDefault="00C83509" w:rsidP="00402A1F">
            <w:pPr>
              <w:pStyle w:val="TAH"/>
              <w:rPr>
                <w:ins w:id="143" w:author="JK " w:date="2024-01-22T15:18:00Z"/>
                <w:rFonts w:ascii="Times New Roman" w:hAnsi="Times New Roman"/>
              </w:rPr>
            </w:pPr>
            <w:ins w:id="144" w:author="JK " w:date="2024-01-22T15:18:00Z">
              <w:r w:rsidRPr="0097631B">
                <w:rPr>
                  <w:rFonts w:ascii="Times New Roman" w:hAnsi="Times New Roman"/>
                </w:rPr>
                <w:t>Victim</w:t>
              </w:r>
            </w:ins>
          </w:p>
        </w:tc>
        <w:tc>
          <w:tcPr>
            <w:tcW w:w="0" w:type="auto"/>
            <w:vAlign w:val="center"/>
          </w:tcPr>
          <w:p w14:paraId="2C8C40C2" w14:textId="77777777" w:rsidR="00C83509" w:rsidRPr="00172E26" w:rsidRDefault="00C83509" w:rsidP="00402A1F">
            <w:pPr>
              <w:pStyle w:val="TAH"/>
              <w:rPr>
                <w:ins w:id="145" w:author="JK " w:date="2024-01-22T15:18:00Z"/>
                <w:rFonts w:ascii="Times New Roman" w:hAnsi="Times New Roman"/>
              </w:rPr>
            </w:pPr>
            <w:ins w:id="146" w:author="JK " w:date="2024-01-22T15:18:00Z">
              <w:r w:rsidRPr="00172E26">
                <w:rPr>
                  <w:rFonts w:ascii="Times New Roman" w:hAnsi="Times New Roman" w:hint="eastAsia"/>
                </w:rPr>
                <w:t>F</w:t>
              </w:r>
              <w:r w:rsidRPr="00172E26">
                <w:rPr>
                  <w:rFonts w:ascii="Times New Roman" w:hAnsi="Times New Roman"/>
                </w:rPr>
                <w:t>requency band</w:t>
              </w:r>
            </w:ins>
          </w:p>
        </w:tc>
        <w:tc>
          <w:tcPr>
            <w:tcW w:w="0" w:type="auto"/>
            <w:vAlign w:val="center"/>
          </w:tcPr>
          <w:p w14:paraId="1B9D1265" w14:textId="77777777" w:rsidR="00C83509" w:rsidRPr="0097631B" w:rsidRDefault="00C83509" w:rsidP="00402A1F">
            <w:pPr>
              <w:pStyle w:val="TAH"/>
              <w:rPr>
                <w:ins w:id="147" w:author="JK " w:date="2024-01-22T15:18:00Z"/>
                <w:rFonts w:ascii="Times New Roman" w:hAnsi="Times New Roman"/>
              </w:rPr>
            </w:pPr>
            <w:ins w:id="148" w:author="JK " w:date="2024-01-22T15:18:00Z">
              <w:r w:rsidRPr="0097631B">
                <w:rPr>
                  <w:rFonts w:ascii="Times New Roman" w:hAnsi="Times New Roman"/>
                </w:rPr>
                <w:t>Scope of Coexistence Simulation</w:t>
              </w:r>
            </w:ins>
          </w:p>
        </w:tc>
      </w:tr>
      <w:tr w:rsidR="00C83509" w:rsidRPr="0097631B" w14:paraId="2D6A73E4" w14:textId="77777777" w:rsidTr="00402A1F">
        <w:trPr>
          <w:trHeight w:val="414"/>
          <w:jc w:val="center"/>
          <w:ins w:id="149" w:author="JK " w:date="2024-01-22T15:18:00Z"/>
        </w:trPr>
        <w:tc>
          <w:tcPr>
            <w:tcW w:w="0" w:type="auto"/>
            <w:shd w:val="clear" w:color="auto" w:fill="auto"/>
            <w:vAlign w:val="center"/>
          </w:tcPr>
          <w:p w14:paraId="2838074E" w14:textId="77777777" w:rsidR="00C83509" w:rsidRPr="00074C4E" w:rsidRDefault="00C83509" w:rsidP="00402A1F">
            <w:pPr>
              <w:pStyle w:val="TAC"/>
              <w:rPr>
                <w:ins w:id="150" w:author="JK " w:date="2024-01-22T15:18:00Z"/>
                <w:rFonts w:ascii="Times New Roman" w:hAnsi="Times New Roman"/>
              </w:rPr>
            </w:pPr>
            <w:ins w:id="151" w:author="JK " w:date="2024-01-24T16:35:00Z">
              <w:r>
                <w:rPr>
                  <w:rFonts w:ascii="Times New Roman" w:hAnsi="Times New Roman"/>
                </w:rPr>
                <w:t>1a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87CFB1B" w14:textId="77777777" w:rsidR="00C83509" w:rsidRPr="00074C4E" w:rsidRDefault="00C83509" w:rsidP="00402A1F">
            <w:pPr>
              <w:pStyle w:val="TAC"/>
              <w:rPr>
                <w:ins w:id="152" w:author="JK " w:date="2024-01-22T15:18:00Z"/>
                <w:rFonts w:ascii="Times New Roman" w:hAnsi="Times New Roman"/>
              </w:rPr>
            </w:pPr>
            <w:ins w:id="153" w:author="JK " w:date="2024-01-22T15:18:00Z">
              <w:r w:rsidRPr="00074C4E">
                <w:rPr>
                  <w:rFonts w:ascii="Times New Roman" w:hAnsi="Times New Roman"/>
                </w:rPr>
                <w:t>TN with NTN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DB9DE06" w14:textId="77777777" w:rsidR="00C83509" w:rsidRPr="00074C4E" w:rsidRDefault="00C83509" w:rsidP="00402A1F">
            <w:pPr>
              <w:pStyle w:val="TAC"/>
              <w:rPr>
                <w:ins w:id="154" w:author="JK " w:date="2024-01-22T15:18:00Z"/>
                <w:rFonts w:ascii="Times New Roman" w:hAnsi="Times New Roman"/>
              </w:rPr>
            </w:pPr>
            <w:ins w:id="155" w:author="JK " w:date="2024-01-22T15:18:00Z">
              <w:r w:rsidRPr="00074C4E">
                <w:rPr>
                  <w:rFonts w:ascii="Times New Roman" w:hAnsi="Times New Roman"/>
                </w:rPr>
                <w:t>NTN UL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E877442" w14:textId="77777777" w:rsidR="00C83509" w:rsidRPr="00074C4E" w:rsidRDefault="00C83509" w:rsidP="00402A1F">
            <w:pPr>
              <w:pStyle w:val="TAC"/>
              <w:rPr>
                <w:ins w:id="156" w:author="JK " w:date="2024-01-22T15:18:00Z"/>
                <w:rFonts w:ascii="Times New Roman" w:hAnsi="Times New Roman"/>
              </w:rPr>
            </w:pPr>
            <w:ins w:id="157" w:author="JK " w:date="2024-01-22T15:18:00Z">
              <w:r w:rsidRPr="00074C4E">
                <w:rPr>
                  <w:rFonts w:ascii="Times New Roman" w:hAnsi="Times New Roman"/>
                </w:rPr>
                <w:t>TN UL</w:t>
              </w:r>
            </w:ins>
          </w:p>
        </w:tc>
        <w:tc>
          <w:tcPr>
            <w:tcW w:w="0" w:type="auto"/>
            <w:vAlign w:val="center"/>
          </w:tcPr>
          <w:p w14:paraId="4D83C6EA" w14:textId="77777777" w:rsidR="00C83509" w:rsidRPr="00172E26" w:rsidRDefault="00C83509" w:rsidP="00402A1F">
            <w:pPr>
              <w:pStyle w:val="TAL"/>
              <w:jc w:val="center"/>
              <w:rPr>
                <w:ins w:id="158" w:author="JK " w:date="2024-01-22T15:18:00Z"/>
                <w:rFonts w:ascii="Times New Roman" w:eastAsiaTheme="minorEastAsia" w:hAnsi="Times New Roman"/>
                <w:lang w:val="en-US" w:eastAsia="zh-CN"/>
              </w:rPr>
            </w:pPr>
            <w:ins w:id="159" w:author="JK " w:date="2024-01-22T15:18:00Z"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2</w:t>
              </w:r>
              <w:r>
                <w:rPr>
                  <w:rFonts w:ascii="Times New Roman" w:eastAsiaTheme="minorEastAsia" w:hAnsi="Times New Roman"/>
                  <w:lang w:val="en-US" w:eastAsia="zh-CN"/>
                </w:rPr>
                <w:t>7 GHz</w:t>
              </w:r>
            </w:ins>
          </w:p>
        </w:tc>
        <w:tc>
          <w:tcPr>
            <w:tcW w:w="0" w:type="auto"/>
            <w:shd w:val="clear" w:color="auto" w:fill="auto"/>
          </w:tcPr>
          <w:p w14:paraId="5372EF06" w14:textId="77777777" w:rsidR="00C83509" w:rsidRPr="00074C4E" w:rsidRDefault="00C83509" w:rsidP="00402A1F">
            <w:pPr>
              <w:pStyle w:val="TAL"/>
              <w:rPr>
                <w:ins w:id="160" w:author="JK " w:date="2024-01-22T15:18:00Z"/>
                <w:rFonts w:ascii="Times New Roman" w:hAnsi="Times New Roman"/>
                <w:lang w:val="en-US"/>
              </w:rPr>
            </w:pPr>
            <w:ins w:id="161" w:author="JK " w:date="2024-01-22T15:18:00Z">
              <w:r w:rsidRPr="00074C4E">
                <w:rPr>
                  <w:rFonts w:ascii="Times New Roman" w:hAnsi="Times New Roman"/>
                  <w:lang w:val="en-US"/>
                </w:rPr>
                <w:t>ACLR NTN UE to be varied/defined</w:t>
              </w:r>
            </w:ins>
          </w:p>
          <w:p w14:paraId="7B48A838" w14:textId="77777777" w:rsidR="00C83509" w:rsidRPr="00074C4E" w:rsidRDefault="00C83509" w:rsidP="00402A1F">
            <w:pPr>
              <w:pStyle w:val="TAL"/>
              <w:rPr>
                <w:ins w:id="162" w:author="JK " w:date="2024-01-22T15:18:00Z"/>
                <w:rFonts w:ascii="Times New Roman" w:hAnsi="Times New Roman"/>
              </w:rPr>
            </w:pPr>
            <w:ins w:id="163" w:author="JK " w:date="2024-01-22T15:18:00Z">
              <w:r w:rsidRPr="00074C4E">
                <w:rPr>
                  <w:rFonts w:ascii="Times New Roman" w:hAnsi="Times New Roman"/>
                </w:rPr>
                <w:t xml:space="preserve">ACS TN </w:t>
              </w:r>
              <w:proofErr w:type="spellStart"/>
              <w:r w:rsidRPr="00074C4E">
                <w:rPr>
                  <w:rFonts w:ascii="Times New Roman" w:hAnsi="Times New Roman"/>
                </w:rPr>
                <w:t>gNB</w:t>
              </w:r>
              <w:proofErr w:type="spellEnd"/>
              <w:r w:rsidRPr="00074C4E">
                <w:rPr>
                  <w:rFonts w:ascii="Times New Roman" w:hAnsi="Times New Roman"/>
                </w:rPr>
                <w:t xml:space="preserve"> fixed</w:t>
              </w:r>
            </w:ins>
          </w:p>
        </w:tc>
      </w:tr>
      <w:tr w:rsidR="00C83509" w:rsidRPr="0097631B" w14:paraId="1F7BA4F4" w14:textId="77777777" w:rsidTr="00402A1F">
        <w:trPr>
          <w:trHeight w:val="414"/>
          <w:jc w:val="center"/>
          <w:ins w:id="164" w:author="JK " w:date="2024-01-22T15:18:00Z"/>
        </w:trPr>
        <w:tc>
          <w:tcPr>
            <w:tcW w:w="0" w:type="auto"/>
            <w:shd w:val="clear" w:color="auto" w:fill="auto"/>
            <w:vAlign w:val="center"/>
          </w:tcPr>
          <w:p w14:paraId="67ECBBEE" w14:textId="77777777" w:rsidR="00C83509" w:rsidRPr="00074C4E" w:rsidRDefault="00C83509" w:rsidP="00402A1F">
            <w:pPr>
              <w:pStyle w:val="TAC"/>
              <w:rPr>
                <w:ins w:id="165" w:author="JK " w:date="2024-01-22T15:18:00Z"/>
                <w:rFonts w:ascii="Times New Roman" w:hAnsi="Times New Roman"/>
              </w:rPr>
            </w:pPr>
            <w:ins w:id="166" w:author="JK " w:date="2024-01-24T16:35:00Z">
              <w:r>
                <w:rPr>
                  <w:rFonts w:ascii="Times New Roman" w:hAnsi="Times New Roman"/>
                </w:rPr>
                <w:t>2a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FF28BF3" w14:textId="77777777" w:rsidR="00C83509" w:rsidRPr="00074C4E" w:rsidRDefault="00C83509" w:rsidP="00402A1F">
            <w:pPr>
              <w:pStyle w:val="TAC"/>
              <w:rPr>
                <w:ins w:id="167" w:author="JK " w:date="2024-01-22T15:18:00Z"/>
                <w:rFonts w:ascii="Times New Roman" w:hAnsi="Times New Roman"/>
              </w:rPr>
            </w:pPr>
            <w:ins w:id="168" w:author="JK " w:date="2024-01-22T15:18:00Z">
              <w:r w:rsidRPr="00074C4E">
                <w:rPr>
                  <w:rFonts w:ascii="Times New Roman" w:hAnsi="Times New Roman"/>
                </w:rPr>
                <w:t>TN with NTN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6EFD819" w14:textId="77777777" w:rsidR="00C83509" w:rsidRPr="00074C4E" w:rsidRDefault="00C83509" w:rsidP="00402A1F">
            <w:pPr>
              <w:pStyle w:val="TAC"/>
              <w:rPr>
                <w:ins w:id="169" w:author="JK " w:date="2024-01-22T15:18:00Z"/>
                <w:rFonts w:ascii="Times New Roman" w:hAnsi="Times New Roman"/>
              </w:rPr>
            </w:pPr>
            <w:ins w:id="170" w:author="JK " w:date="2024-01-22T15:18:00Z">
              <w:r w:rsidRPr="00074C4E">
                <w:rPr>
                  <w:rFonts w:ascii="Times New Roman" w:hAnsi="Times New Roman"/>
                </w:rPr>
                <w:t>TN UL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A420370" w14:textId="77777777" w:rsidR="00C83509" w:rsidRPr="00074C4E" w:rsidRDefault="00C83509" w:rsidP="00402A1F">
            <w:pPr>
              <w:pStyle w:val="TAC"/>
              <w:rPr>
                <w:ins w:id="171" w:author="JK " w:date="2024-01-22T15:18:00Z"/>
                <w:rFonts w:ascii="Times New Roman" w:hAnsi="Times New Roman"/>
              </w:rPr>
            </w:pPr>
            <w:ins w:id="172" w:author="JK " w:date="2024-01-22T15:18:00Z">
              <w:r w:rsidRPr="00074C4E">
                <w:rPr>
                  <w:rFonts w:ascii="Times New Roman" w:hAnsi="Times New Roman"/>
                </w:rPr>
                <w:t>NTN UL</w:t>
              </w:r>
            </w:ins>
          </w:p>
        </w:tc>
        <w:tc>
          <w:tcPr>
            <w:tcW w:w="0" w:type="auto"/>
            <w:vAlign w:val="center"/>
          </w:tcPr>
          <w:p w14:paraId="218A96B0" w14:textId="77777777" w:rsidR="00C83509" w:rsidRPr="00074C4E" w:rsidRDefault="00C83509" w:rsidP="00402A1F">
            <w:pPr>
              <w:pStyle w:val="TAL"/>
              <w:jc w:val="center"/>
              <w:rPr>
                <w:ins w:id="173" w:author="JK " w:date="2024-01-22T15:18:00Z"/>
                <w:rFonts w:ascii="Times New Roman" w:hAnsi="Times New Roman"/>
                <w:lang w:val="en-US"/>
              </w:rPr>
            </w:pPr>
            <w:ins w:id="174" w:author="JK " w:date="2024-01-22T15:18:00Z"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2</w:t>
              </w:r>
              <w:r>
                <w:rPr>
                  <w:rFonts w:ascii="Times New Roman" w:eastAsiaTheme="minorEastAsia" w:hAnsi="Times New Roman"/>
                  <w:lang w:val="en-US" w:eastAsia="zh-CN"/>
                </w:rPr>
                <w:t>7 GHz</w:t>
              </w:r>
            </w:ins>
          </w:p>
        </w:tc>
        <w:tc>
          <w:tcPr>
            <w:tcW w:w="0" w:type="auto"/>
            <w:shd w:val="clear" w:color="auto" w:fill="auto"/>
          </w:tcPr>
          <w:p w14:paraId="5CC39DDA" w14:textId="77777777" w:rsidR="00C83509" w:rsidRPr="00074C4E" w:rsidRDefault="00C83509" w:rsidP="00402A1F">
            <w:pPr>
              <w:pStyle w:val="TAL"/>
              <w:rPr>
                <w:ins w:id="175" w:author="JK " w:date="2024-01-22T15:18:00Z"/>
                <w:rFonts w:ascii="Times New Roman" w:hAnsi="Times New Roman"/>
                <w:lang w:val="en-US"/>
              </w:rPr>
            </w:pPr>
            <w:ins w:id="176" w:author="JK " w:date="2024-01-22T15:18:00Z">
              <w:r w:rsidRPr="00074C4E">
                <w:rPr>
                  <w:rFonts w:ascii="Times New Roman" w:hAnsi="Times New Roman"/>
                  <w:lang w:val="en-US"/>
                </w:rPr>
                <w:t>ACLR TN UE fixed</w:t>
              </w:r>
            </w:ins>
          </w:p>
          <w:p w14:paraId="578B8BB6" w14:textId="77777777" w:rsidR="00C83509" w:rsidRPr="00074C4E" w:rsidRDefault="00C83509" w:rsidP="00402A1F">
            <w:pPr>
              <w:pStyle w:val="TAL"/>
              <w:rPr>
                <w:ins w:id="177" w:author="JK " w:date="2024-01-22T15:18:00Z"/>
                <w:rFonts w:ascii="Times New Roman" w:hAnsi="Times New Roman"/>
                <w:lang w:val="en-US"/>
              </w:rPr>
            </w:pPr>
            <w:ins w:id="178" w:author="JK " w:date="2024-01-22T15:18:00Z">
              <w:r w:rsidRPr="00074C4E">
                <w:rPr>
                  <w:rFonts w:ascii="Times New Roman" w:hAnsi="Times New Roman"/>
                  <w:lang w:val="en-US"/>
                </w:rPr>
                <w:t>ACS NTN SAN to be varied/defined</w:t>
              </w:r>
            </w:ins>
          </w:p>
        </w:tc>
      </w:tr>
      <w:tr w:rsidR="00C83509" w:rsidRPr="0097631B" w14:paraId="70AA1843" w14:textId="77777777" w:rsidTr="00402A1F">
        <w:trPr>
          <w:trHeight w:val="414"/>
          <w:jc w:val="center"/>
          <w:ins w:id="179" w:author="JK " w:date="2024-01-22T15:18:00Z"/>
        </w:trPr>
        <w:tc>
          <w:tcPr>
            <w:tcW w:w="0" w:type="auto"/>
            <w:shd w:val="clear" w:color="auto" w:fill="auto"/>
            <w:vAlign w:val="center"/>
          </w:tcPr>
          <w:p w14:paraId="6573E454" w14:textId="77777777" w:rsidR="00C83509" w:rsidRPr="00074C4E" w:rsidRDefault="00C83509" w:rsidP="00402A1F">
            <w:pPr>
              <w:pStyle w:val="TAC"/>
              <w:rPr>
                <w:ins w:id="180" w:author="JK " w:date="2024-01-22T15:18:00Z"/>
                <w:rFonts w:ascii="Times New Roman" w:hAnsi="Times New Roman"/>
              </w:rPr>
            </w:pPr>
            <w:ins w:id="181" w:author="JK " w:date="2024-01-24T16:35:00Z">
              <w:r>
                <w:rPr>
                  <w:rFonts w:ascii="Times New Roman" w:hAnsi="Times New Roman"/>
                </w:rPr>
                <w:t>3a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A0B537E" w14:textId="77777777" w:rsidR="00C83509" w:rsidRPr="00074C4E" w:rsidRDefault="00C83509" w:rsidP="00402A1F">
            <w:pPr>
              <w:pStyle w:val="TAC"/>
              <w:rPr>
                <w:ins w:id="182" w:author="JK " w:date="2024-01-22T15:18:00Z"/>
                <w:rFonts w:ascii="Times New Roman" w:hAnsi="Times New Roman"/>
              </w:rPr>
            </w:pPr>
            <w:ins w:id="183" w:author="JK " w:date="2024-01-22T15:18:00Z">
              <w:r w:rsidRPr="00074C4E">
                <w:rPr>
                  <w:rFonts w:ascii="Times New Roman" w:hAnsi="Times New Roman"/>
                </w:rPr>
                <w:t>TN with NTN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F8ECE9C" w14:textId="77777777" w:rsidR="00C83509" w:rsidRPr="00074C4E" w:rsidRDefault="00C83509" w:rsidP="00402A1F">
            <w:pPr>
              <w:pStyle w:val="TAC"/>
              <w:rPr>
                <w:ins w:id="184" w:author="JK " w:date="2024-01-22T15:18:00Z"/>
                <w:rFonts w:ascii="Times New Roman" w:hAnsi="Times New Roman"/>
              </w:rPr>
            </w:pPr>
            <w:ins w:id="185" w:author="JK " w:date="2024-01-22T15:18:00Z">
              <w:r w:rsidRPr="00074C4E">
                <w:rPr>
                  <w:rFonts w:ascii="Times New Roman" w:hAnsi="Times New Roman"/>
                </w:rPr>
                <w:t>NTN UL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498F53C" w14:textId="77777777" w:rsidR="00C83509" w:rsidRPr="00074C4E" w:rsidRDefault="00C83509" w:rsidP="00402A1F">
            <w:pPr>
              <w:pStyle w:val="TAC"/>
              <w:rPr>
                <w:ins w:id="186" w:author="JK " w:date="2024-01-22T15:18:00Z"/>
                <w:rFonts w:ascii="Times New Roman" w:hAnsi="Times New Roman"/>
              </w:rPr>
            </w:pPr>
            <w:ins w:id="187" w:author="JK " w:date="2024-01-22T15:18:00Z">
              <w:r w:rsidRPr="00074C4E">
                <w:rPr>
                  <w:rFonts w:ascii="Times New Roman" w:hAnsi="Times New Roman"/>
                </w:rPr>
                <w:t>TN DL</w:t>
              </w:r>
            </w:ins>
          </w:p>
        </w:tc>
        <w:tc>
          <w:tcPr>
            <w:tcW w:w="0" w:type="auto"/>
            <w:vAlign w:val="center"/>
          </w:tcPr>
          <w:p w14:paraId="2B04F257" w14:textId="77777777" w:rsidR="00C83509" w:rsidRPr="00074C4E" w:rsidRDefault="00C83509" w:rsidP="00402A1F">
            <w:pPr>
              <w:pStyle w:val="TAL"/>
              <w:jc w:val="center"/>
              <w:rPr>
                <w:ins w:id="188" w:author="JK " w:date="2024-01-22T15:18:00Z"/>
                <w:rFonts w:ascii="Times New Roman" w:hAnsi="Times New Roman"/>
                <w:lang w:val="en-US"/>
              </w:rPr>
            </w:pPr>
            <w:ins w:id="189" w:author="JK " w:date="2024-01-22T15:18:00Z"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2</w:t>
              </w:r>
              <w:r>
                <w:rPr>
                  <w:rFonts w:ascii="Times New Roman" w:eastAsiaTheme="minorEastAsia" w:hAnsi="Times New Roman"/>
                  <w:lang w:val="en-US" w:eastAsia="zh-CN"/>
                </w:rPr>
                <w:t>7 GHz</w:t>
              </w:r>
            </w:ins>
          </w:p>
        </w:tc>
        <w:tc>
          <w:tcPr>
            <w:tcW w:w="0" w:type="auto"/>
            <w:shd w:val="clear" w:color="auto" w:fill="auto"/>
          </w:tcPr>
          <w:p w14:paraId="77D1AAAD" w14:textId="77777777" w:rsidR="00C83509" w:rsidRPr="00074C4E" w:rsidRDefault="00C83509" w:rsidP="00402A1F">
            <w:pPr>
              <w:pStyle w:val="TAL"/>
              <w:rPr>
                <w:ins w:id="190" w:author="JK " w:date="2024-01-22T15:18:00Z"/>
                <w:rFonts w:ascii="Times New Roman" w:hAnsi="Times New Roman"/>
                <w:lang w:val="en-US"/>
              </w:rPr>
            </w:pPr>
            <w:ins w:id="191" w:author="JK " w:date="2024-01-22T15:18:00Z">
              <w:r w:rsidRPr="00074C4E">
                <w:rPr>
                  <w:rFonts w:ascii="Times New Roman" w:hAnsi="Times New Roman"/>
                  <w:lang w:val="en-US"/>
                </w:rPr>
                <w:t>ACLR NTN UE to be varied/defined</w:t>
              </w:r>
            </w:ins>
          </w:p>
          <w:p w14:paraId="418D9C18" w14:textId="77777777" w:rsidR="00C83509" w:rsidRPr="00074C4E" w:rsidRDefault="00C83509" w:rsidP="00402A1F">
            <w:pPr>
              <w:pStyle w:val="TAL"/>
              <w:rPr>
                <w:ins w:id="192" w:author="JK " w:date="2024-01-22T15:18:00Z"/>
                <w:rFonts w:ascii="Times New Roman" w:hAnsi="Times New Roman"/>
              </w:rPr>
            </w:pPr>
            <w:ins w:id="193" w:author="JK " w:date="2024-01-22T15:18:00Z">
              <w:r w:rsidRPr="00074C4E">
                <w:rPr>
                  <w:rFonts w:ascii="Times New Roman" w:hAnsi="Times New Roman"/>
                </w:rPr>
                <w:t>ACS TN UE fixed</w:t>
              </w:r>
            </w:ins>
          </w:p>
        </w:tc>
      </w:tr>
      <w:tr w:rsidR="00C83509" w:rsidRPr="0097631B" w14:paraId="3B389D85" w14:textId="77777777" w:rsidTr="00402A1F">
        <w:trPr>
          <w:trHeight w:val="414"/>
          <w:jc w:val="center"/>
          <w:ins w:id="194" w:author="JK " w:date="2024-01-22T15:18:00Z"/>
        </w:trPr>
        <w:tc>
          <w:tcPr>
            <w:tcW w:w="0" w:type="auto"/>
            <w:shd w:val="clear" w:color="auto" w:fill="auto"/>
            <w:vAlign w:val="center"/>
          </w:tcPr>
          <w:p w14:paraId="4871B07C" w14:textId="77777777" w:rsidR="00C83509" w:rsidRPr="00074C4E" w:rsidRDefault="00C83509" w:rsidP="00402A1F">
            <w:pPr>
              <w:pStyle w:val="TAC"/>
              <w:rPr>
                <w:ins w:id="195" w:author="JK " w:date="2024-01-22T15:18:00Z"/>
                <w:rFonts w:ascii="Times New Roman" w:hAnsi="Times New Roman"/>
              </w:rPr>
            </w:pPr>
            <w:ins w:id="196" w:author="JK " w:date="2024-01-24T16:35:00Z">
              <w:r>
                <w:rPr>
                  <w:rFonts w:ascii="Times New Roman" w:hAnsi="Times New Roman"/>
                </w:rPr>
                <w:t>4a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C8C5F7C" w14:textId="77777777" w:rsidR="00C83509" w:rsidRPr="00074C4E" w:rsidRDefault="00C83509" w:rsidP="00402A1F">
            <w:pPr>
              <w:pStyle w:val="TAC"/>
              <w:rPr>
                <w:ins w:id="197" w:author="JK " w:date="2024-01-22T15:18:00Z"/>
                <w:rFonts w:ascii="Times New Roman" w:hAnsi="Times New Roman"/>
              </w:rPr>
            </w:pPr>
            <w:ins w:id="198" w:author="JK " w:date="2024-01-22T15:18:00Z">
              <w:r w:rsidRPr="00074C4E">
                <w:rPr>
                  <w:rFonts w:ascii="Times New Roman" w:hAnsi="Times New Roman"/>
                </w:rPr>
                <w:t>TN with NTN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037FB1A" w14:textId="77777777" w:rsidR="00C83509" w:rsidRPr="00074C4E" w:rsidRDefault="00C83509" w:rsidP="00402A1F">
            <w:pPr>
              <w:pStyle w:val="TAC"/>
              <w:rPr>
                <w:ins w:id="199" w:author="JK " w:date="2024-01-22T15:18:00Z"/>
                <w:rFonts w:ascii="Times New Roman" w:hAnsi="Times New Roman"/>
              </w:rPr>
            </w:pPr>
            <w:ins w:id="200" w:author="JK " w:date="2024-01-22T15:18:00Z">
              <w:r w:rsidRPr="00074C4E">
                <w:rPr>
                  <w:rFonts w:ascii="Times New Roman" w:hAnsi="Times New Roman"/>
                </w:rPr>
                <w:t>TN DL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EA8F33B" w14:textId="77777777" w:rsidR="00C83509" w:rsidRPr="00074C4E" w:rsidRDefault="00C83509" w:rsidP="00402A1F">
            <w:pPr>
              <w:pStyle w:val="TAC"/>
              <w:rPr>
                <w:ins w:id="201" w:author="JK " w:date="2024-01-22T15:18:00Z"/>
                <w:rFonts w:ascii="Times New Roman" w:hAnsi="Times New Roman"/>
              </w:rPr>
            </w:pPr>
            <w:ins w:id="202" w:author="JK " w:date="2024-01-22T15:18:00Z">
              <w:r w:rsidRPr="00074C4E">
                <w:rPr>
                  <w:rFonts w:ascii="Times New Roman" w:hAnsi="Times New Roman"/>
                </w:rPr>
                <w:t>NTN UL</w:t>
              </w:r>
            </w:ins>
          </w:p>
        </w:tc>
        <w:tc>
          <w:tcPr>
            <w:tcW w:w="0" w:type="auto"/>
            <w:vAlign w:val="center"/>
          </w:tcPr>
          <w:p w14:paraId="7287EFA7" w14:textId="77777777" w:rsidR="00C83509" w:rsidRPr="00074C4E" w:rsidRDefault="00C83509" w:rsidP="00402A1F">
            <w:pPr>
              <w:pStyle w:val="TAL"/>
              <w:jc w:val="center"/>
              <w:rPr>
                <w:ins w:id="203" w:author="JK " w:date="2024-01-22T15:18:00Z"/>
                <w:rFonts w:ascii="Times New Roman" w:hAnsi="Times New Roman"/>
                <w:lang w:val="en-US"/>
              </w:rPr>
            </w:pPr>
            <w:ins w:id="204" w:author="JK " w:date="2024-01-22T15:18:00Z">
              <w:r>
                <w:rPr>
                  <w:rFonts w:ascii="Times New Roman" w:eastAsiaTheme="minorEastAsia" w:hAnsi="Times New Roman" w:hint="eastAsia"/>
                  <w:lang w:val="en-US" w:eastAsia="zh-CN"/>
                </w:rPr>
                <w:t>2</w:t>
              </w:r>
              <w:r>
                <w:rPr>
                  <w:rFonts w:ascii="Times New Roman" w:eastAsiaTheme="minorEastAsia" w:hAnsi="Times New Roman"/>
                  <w:lang w:val="en-US" w:eastAsia="zh-CN"/>
                </w:rPr>
                <w:t>7 GHz</w:t>
              </w:r>
            </w:ins>
          </w:p>
        </w:tc>
        <w:tc>
          <w:tcPr>
            <w:tcW w:w="0" w:type="auto"/>
            <w:shd w:val="clear" w:color="auto" w:fill="auto"/>
          </w:tcPr>
          <w:p w14:paraId="6401D5F9" w14:textId="77777777" w:rsidR="00C83509" w:rsidRPr="00074C4E" w:rsidRDefault="00C83509" w:rsidP="00402A1F">
            <w:pPr>
              <w:pStyle w:val="TAL"/>
              <w:rPr>
                <w:ins w:id="205" w:author="JK " w:date="2024-01-22T15:18:00Z"/>
                <w:rFonts w:ascii="Times New Roman" w:hAnsi="Times New Roman"/>
                <w:lang w:val="en-US"/>
              </w:rPr>
            </w:pPr>
            <w:ins w:id="206" w:author="JK " w:date="2024-01-22T15:18:00Z">
              <w:r w:rsidRPr="00074C4E">
                <w:rPr>
                  <w:rFonts w:ascii="Times New Roman" w:hAnsi="Times New Roman"/>
                  <w:lang w:val="en-US"/>
                </w:rPr>
                <w:t xml:space="preserve">ACLR TN </w:t>
              </w:r>
              <w:proofErr w:type="spellStart"/>
              <w:r w:rsidRPr="00074C4E">
                <w:rPr>
                  <w:rFonts w:ascii="Times New Roman" w:hAnsi="Times New Roman"/>
                  <w:lang w:val="en-US"/>
                </w:rPr>
                <w:t>gNB</w:t>
              </w:r>
              <w:proofErr w:type="spellEnd"/>
              <w:r w:rsidRPr="00074C4E">
                <w:rPr>
                  <w:rFonts w:ascii="Times New Roman" w:hAnsi="Times New Roman"/>
                  <w:lang w:val="en-US"/>
                </w:rPr>
                <w:t xml:space="preserve"> fixed</w:t>
              </w:r>
            </w:ins>
          </w:p>
          <w:p w14:paraId="357A987C" w14:textId="77777777" w:rsidR="00C83509" w:rsidRPr="00074C4E" w:rsidRDefault="00C83509" w:rsidP="00402A1F">
            <w:pPr>
              <w:pStyle w:val="TAL"/>
              <w:rPr>
                <w:ins w:id="207" w:author="JK " w:date="2024-01-22T15:18:00Z"/>
                <w:rFonts w:ascii="Times New Roman" w:hAnsi="Times New Roman"/>
                <w:lang w:val="en-US"/>
              </w:rPr>
            </w:pPr>
            <w:ins w:id="208" w:author="JK " w:date="2024-01-22T15:18:00Z">
              <w:r w:rsidRPr="00074C4E">
                <w:rPr>
                  <w:rFonts w:ascii="Times New Roman" w:hAnsi="Times New Roman"/>
                  <w:lang w:val="en-US"/>
                </w:rPr>
                <w:t>ACS NTN SAN to be varied/defined</w:t>
              </w:r>
            </w:ins>
          </w:p>
        </w:tc>
      </w:tr>
      <w:tr w:rsidR="00C83509" w:rsidRPr="0097631B" w14:paraId="160A2377" w14:textId="77777777" w:rsidTr="00402A1F">
        <w:trPr>
          <w:trHeight w:val="414"/>
          <w:jc w:val="center"/>
          <w:ins w:id="209" w:author="JK " w:date="2024-01-22T15:18:00Z"/>
        </w:trPr>
        <w:tc>
          <w:tcPr>
            <w:tcW w:w="0" w:type="auto"/>
            <w:shd w:val="clear" w:color="auto" w:fill="auto"/>
            <w:vAlign w:val="center"/>
          </w:tcPr>
          <w:p w14:paraId="05FFD44E" w14:textId="77777777" w:rsidR="00C83509" w:rsidRPr="0097631B" w:rsidRDefault="00C83509" w:rsidP="00402A1F">
            <w:pPr>
              <w:pStyle w:val="TAC"/>
              <w:rPr>
                <w:ins w:id="210" w:author="JK " w:date="2024-01-22T15:18:00Z"/>
                <w:rFonts w:ascii="Times New Roman" w:hAnsi="Times New Roman"/>
              </w:rPr>
            </w:pPr>
            <w:ins w:id="211" w:author="JK " w:date="2024-01-24T16:35:00Z">
              <w:r>
                <w:rPr>
                  <w:rFonts w:ascii="Times New Roman" w:hAnsi="Times New Roman"/>
                </w:rPr>
                <w:t>5a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28077C6" w14:textId="77777777" w:rsidR="00C83509" w:rsidRPr="0097631B" w:rsidRDefault="00C83509" w:rsidP="00402A1F">
            <w:pPr>
              <w:pStyle w:val="TAC"/>
              <w:rPr>
                <w:ins w:id="212" w:author="JK " w:date="2024-01-22T15:18:00Z"/>
                <w:rFonts w:ascii="Times New Roman" w:hAnsi="Times New Roman"/>
              </w:rPr>
            </w:pPr>
            <w:ins w:id="213" w:author="JK " w:date="2024-01-22T15:18:00Z">
              <w:r w:rsidRPr="0097631B">
                <w:rPr>
                  <w:rFonts w:ascii="Times New Roman" w:hAnsi="Times New Roman"/>
                </w:rPr>
                <w:t>TN with NTN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57FACB0" w14:textId="77777777" w:rsidR="00C83509" w:rsidRPr="0097631B" w:rsidRDefault="00C83509" w:rsidP="00402A1F">
            <w:pPr>
              <w:pStyle w:val="TAC"/>
              <w:rPr>
                <w:ins w:id="214" w:author="JK " w:date="2024-01-22T15:18:00Z"/>
                <w:rFonts w:ascii="Times New Roman" w:hAnsi="Times New Roman"/>
              </w:rPr>
            </w:pPr>
            <w:ins w:id="215" w:author="JK " w:date="2024-01-22T15:18:00Z">
              <w:r w:rsidRPr="0097631B">
                <w:rPr>
                  <w:rFonts w:ascii="Times New Roman" w:hAnsi="Times New Roman"/>
                </w:rPr>
                <w:t>TN DL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E10B9E6" w14:textId="77777777" w:rsidR="00C83509" w:rsidRPr="0097631B" w:rsidRDefault="00C83509" w:rsidP="00402A1F">
            <w:pPr>
              <w:pStyle w:val="TAC"/>
              <w:rPr>
                <w:ins w:id="216" w:author="JK " w:date="2024-01-22T15:18:00Z"/>
                <w:rFonts w:ascii="Times New Roman" w:hAnsi="Times New Roman"/>
              </w:rPr>
            </w:pPr>
            <w:ins w:id="217" w:author="JK " w:date="2024-01-22T15:18:00Z">
              <w:r w:rsidRPr="0097631B">
                <w:rPr>
                  <w:rFonts w:ascii="Times New Roman" w:hAnsi="Times New Roman"/>
                </w:rPr>
                <w:t>NTN DL</w:t>
              </w:r>
            </w:ins>
          </w:p>
        </w:tc>
        <w:tc>
          <w:tcPr>
            <w:tcW w:w="0" w:type="auto"/>
            <w:vAlign w:val="center"/>
          </w:tcPr>
          <w:p w14:paraId="02B87DDB" w14:textId="77777777" w:rsidR="00C83509" w:rsidRPr="00074C4E" w:rsidRDefault="00C83509" w:rsidP="00402A1F">
            <w:pPr>
              <w:pStyle w:val="TAL"/>
              <w:jc w:val="center"/>
              <w:rPr>
                <w:ins w:id="218" w:author="JK " w:date="2024-01-22T15:18:00Z"/>
                <w:rFonts w:ascii="Times New Roman" w:hAnsi="Times New Roman"/>
                <w:lang w:val="en-US"/>
              </w:rPr>
            </w:pPr>
            <w:ins w:id="219" w:author="JK " w:date="2024-01-22T15:18:00Z">
              <w:r>
                <w:rPr>
                  <w:rFonts w:ascii="Times New Roman" w:eastAsiaTheme="minorEastAsia" w:hAnsi="Times New Roman"/>
                  <w:lang w:val="en-US" w:eastAsia="zh-CN"/>
                </w:rPr>
                <w:t>17 GHz</w:t>
              </w:r>
            </w:ins>
          </w:p>
        </w:tc>
        <w:tc>
          <w:tcPr>
            <w:tcW w:w="0" w:type="auto"/>
            <w:shd w:val="clear" w:color="auto" w:fill="auto"/>
          </w:tcPr>
          <w:p w14:paraId="7AC0F11A" w14:textId="77777777" w:rsidR="00C83509" w:rsidRPr="00074C4E" w:rsidRDefault="00C83509" w:rsidP="00402A1F">
            <w:pPr>
              <w:pStyle w:val="TAL"/>
              <w:rPr>
                <w:ins w:id="220" w:author="JK " w:date="2024-01-22T15:18:00Z"/>
                <w:rFonts w:ascii="Times New Roman" w:hAnsi="Times New Roman"/>
                <w:lang w:val="en-US"/>
              </w:rPr>
            </w:pPr>
            <w:ins w:id="221" w:author="JK " w:date="2024-01-22T15:18:00Z">
              <w:r w:rsidRPr="00074C4E">
                <w:rPr>
                  <w:rFonts w:ascii="Times New Roman" w:hAnsi="Times New Roman"/>
                  <w:lang w:val="en-US"/>
                </w:rPr>
                <w:t xml:space="preserve">ACLR TN </w:t>
              </w:r>
              <w:proofErr w:type="spellStart"/>
              <w:r w:rsidRPr="00074C4E">
                <w:rPr>
                  <w:rFonts w:ascii="Times New Roman" w:hAnsi="Times New Roman"/>
                  <w:lang w:val="en-US"/>
                </w:rPr>
                <w:t>gNB</w:t>
              </w:r>
              <w:proofErr w:type="spellEnd"/>
              <w:r w:rsidRPr="00074C4E">
                <w:rPr>
                  <w:rFonts w:ascii="Times New Roman" w:hAnsi="Times New Roman"/>
                  <w:lang w:val="en-US"/>
                </w:rPr>
                <w:t xml:space="preserve"> fixed</w:t>
              </w:r>
            </w:ins>
          </w:p>
          <w:p w14:paraId="56EE7BA4" w14:textId="77777777" w:rsidR="00C83509" w:rsidRPr="00074C4E" w:rsidRDefault="00C83509" w:rsidP="00402A1F">
            <w:pPr>
              <w:pStyle w:val="TAL"/>
              <w:rPr>
                <w:ins w:id="222" w:author="JK " w:date="2024-01-22T15:18:00Z"/>
                <w:rFonts w:ascii="Times New Roman" w:hAnsi="Times New Roman"/>
                <w:lang w:val="en-US"/>
              </w:rPr>
            </w:pPr>
            <w:ins w:id="223" w:author="JK " w:date="2024-01-22T15:18:00Z">
              <w:r w:rsidRPr="00074C4E">
                <w:rPr>
                  <w:rFonts w:ascii="Times New Roman" w:hAnsi="Times New Roman"/>
                  <w:lang w:val="en-US"/>
                </w:rPr>
                <w:t>ACS NTN UE to be varied/defined</w:t>
              </w:r>
            </w:ins>
          </w:p>
        </w:tc>
      </w:tr>
      <w:tr w:rsidR="00C83509" w:rsidRPr="0097631B" w14:paraId="1AB04CB7" w14:textId="77777777" w:rsidTr="00402A1F">
        <w:trPr>
          <w:trHeight w:val="414"/>
          <w:jc w:val="center"/>
          <w:ins w:id="224" w:author="JK " w:date="2024-01-22T15:18:00Z"/>
        </w:trPr>
        <w:tc>
          <w:tcPr>
            <w:tcW w:w="0" w:type="auto"/>
            <w:shd w:val="clear" w:color="auto" w:fill="auto"/>
            <w:vAlign w:val="center"/>
          </w:tcPr>
          <w:p w14:paraId="1DFF3A64" w14:textId="77777777" w:rsidR="00C83509" w:rsidRPr="0097631B" w:rsidRDefault="00C83509" w:rsidP="00402A1F">
            <w:pPr>
              <w:pStyle w:val="TAC"/>
              <w:rPr>
                <w:ins w:id="225" w:author="JK " w:date="2024-01-22T15:18:00Z"/>
                <w:rFonts w:ascii="Times New Roman" w:hAnsi="Times New Roman"/>
              </w:rPr>
            </w:pPr>
            <w:ins w:id="226" w:author="JK " w:date="2024-01-24T16:35:00Z">
              <w:r>
                <w:rPr>
                  <w:rFonts w:ascii="Times New Roman" w:hAnsi="Times New Roman"/>
                </w:rPr>
                <w:t>6a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36FBD9B" w14:textId="77777777" w:rsidR="00C83509" w:rsidRPr="0097631B" w:rsidRDefault="00C83509" w:rsidP="00402A1F">
            <w:pPr>
              <w:pStyle w:val="TAC"/>
              <w:rPr>
                <w:ins w:id="227" w:author="JK " w:date="2024-01-22T15:18:00Z"/>
                <w:rFonts w:ascii="Times New Roman" w:hAnsi="Times New Roman"/>
              </w:rPr>
            </w:pPr>
            <w:ins w:id="228" w:author="JK " w:date="2024-01-22T15:18:00Z">
              <w:r w:rsidRPr="0097631B">
                <w:rPr>
                  <w:rFonts w:ascii="Times New Roman" w:hAnsi="Times New Roman"/>
                </w:rPr>
                <w:t>TN with NTN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0C9D4C0" w14:textId="77777777" w:rsidR="00C83509" w:rsidRPr="0097631B" w:rsidRDefault="00C83509" w:rsidP="00402A1F">
            <w:pPr>
              <w:pStyle w:val="TAC"/>
              <w:rPr>
                <w:ins w:id="229" w:author="JK " w:date="2024-01-22T15:18:00Z"/>
                <w:rFonts w:ascii="Times New Roman" w:hAnsi="Times New Roman"/>
              </w:rPr>
            </w:pPr>
            <w:ins w:id="230" w:author="JK " w:date="2024-01-22T15:18:00Z">
              <w:r w:rsidRPr="0097631B">
                <w:rPr>
                  <w:rFonts w:ascii="Times New Roman" w:hAnsi="Times New Roman"/>
                </w:rPr>
                <w:t>NTN DL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9F3A3BD" w14:textId="77777777" w:rsidR="00C83509" w:rsidRPr="0097631B" w:rsidRDefault="00C83509" w:rsidP="00402A1F">
            <w:pPr>
              <w:pStyle w:val="TAC"/>
              <w:rPr>
                <w:ins w:id="231" w:author="JK " w:date="2024-01-22T15:18:00Z"/>
                <w:rFonts w:ascii="Times New Roman" w:hAnsi="Times New Roman"/>
              </w:rPr>
            </w:pPr>
            <w:ins w:id="232" w:author="JK " w:date="2024-01-22T15:18:00Z">
              <w:r w:rsidRPr="0097631B">
                <w:rPr>
                  <w:rFonts w:ascii="Times New Roman" w:hAnsi="Times New Roman"/>
                </w:rPr>
                <w:t>TN DL</w:t>
              </w:r>
            </w:ins>
          </w:p>
        </w:tc>
        <w:tc>
          <w:tcPr>
            <w:tcW w:w="0" w:type="auto"/>
            <w:vAlign w:val="center"/>
          </w:tcPr>
          <w:p w14:paraId="42DD6945" w14:textId="77777777" w:rsidR="00C83509" w:rsidRPr="00074C4E" w:rsidRDefault="00C83509" w:rsidP="00402A1F">
            <w:pPr>
              <w:pStyle w:val="TAL"/>
              <w:jc w:val="center"/>
              <w:rPr>
                <w:ins w:id="233" w:author="JK " w:date="2024-01-22T15:18:00Z"/>
                <w:rFonts w:ascii="Times New Roman" w:hAnsi="Times New Roman"/>
                <w:lang w:val="en-US"/>
              </w:rPr>
            </w:pPr>
            <w:ins w:id="234" w:author="JK " w:date="2024-01-22T15:18:00Z">
              <w:r>
                <w:rPr>
                  <w:rFonts w:ascii="Times New Roman" w:eastAsiaTheme="minorEastAsia" w:hAnsi="Times New Roman"/>
                  <w:lang w:val="en-US" w:eastAsia="zh-CN"/>
                </w:rPr>
                <w:t>17 GHz</w:t>
              </w:r>
            </w:ins>
          </w:p>
        </w:tc>
        <w:tc>
          <w:tcPr>
            <w:tcW w:w="0" w:type="auto"/>
            <w:shd w:val="clear" w:color="auto" w:fill="auto"/>
          </w:tcPr>
          <w:p w14:paraId="431C4D37" w14:textId="77777777" w:rsidR="00C83509" w:rsidRPr="00074C4E" w:rsidRDefault="00C83509" w:rsidP="00402A1F">
            <w:pPr>
              <w:pStyle w:val="TAL"/>
              <w:rPr>
                <w:ins w:id="235" w:author="JK " w:date="2024-01-22T15:18:00Z"/>
                <w:rFonts w:ascii="Times New Roman" w:hAnsi="Times New Roman"/>
                <w:lang w:val="en-US"/>
              </w:rPr>
            </w:pPr>
            <w:ins w:id="236" w:author="JK " w:date="2024-01-22T15:18:00Z">
              <w:r w:rsidRPr="00074C4E">
                <w:rPr>
                  <w:rFonts w:ascii="Times New Roman" w:hAnsi="Times New Roman"/>
                  <w:lang w:val="en-US"/>
                </w:rPr>
                <w:t>ACLR NTN SAN to be varied/defined</w:t>
              </w:r>
            </w:ins>
          </w:p>
          <w:p w14:paraId="2FCB05F5" w14:textId="77777777" w:rsidR="00C83509" w:rsidRPr="0097631B" w:rsidRDefault="00C83509" w:rsidP="00402A1F">
            <w:pPr>
              <w:pStyle w:val="TAL"/>
              <w:rPr>
                <w:ins w:id="237" w:author="JK " w:date="2024-01-22T15:18:00Z"/>
                <w:rFonts w:ascii="Times New Roman" w:hAnsi="Times New Roman"/>
              </w:rPr>
            </w:pPr>
            <w:ins w:id="238" w:author="JK " w:date="2024-01-22T15:18:00Z">
              <w:r w:rsidRPr="0097631B">
                <w:rPr>
                  <w:rFonts w:ascii="Times New Roman" w:hAnsi="Times New Roman"/>
                </w:rPr>
                <w:t>ACS TN UE fixed</w:t>
              </w:r>
            </w:ins>
          </w:p>
        </w:tc>
      </w:tr>
      <w:tr w:rsidR="00C83509" w:rsidRPr="0097631B" w14:paraId="15F61715" w14:textId="77777777" w:rsidTr="00402A1F">
        <w:trPr>
          <w:trHeight w:val="414"/>
          <w:jc w:val="center"/>
          <w:ins w:id="239" w:author="JK " w:date="2024-01-22T15:18:00Z"/>
        </w:trPr>
        <w:tc>
          <w:tcPr>
            <w:tcW w:w="0" w:type="auto"/>
            <w:shd w:val="clear" w:color="auto" w:fill="auto"/>
            <w:vAlign w:val="center"/>
          </w:tcPr>
          <w:p w14:paraId="787BD19B" w14:textId="77777777" w:rsidR="00C83509" w:rsidRPr="0097631B" w:rsidRDefault="00C83509" w:rsidP="00402A1F">
            <w:pPr>
              <w:pStyle w:val="TAC"/>
              <w:rPr>
                <w:ins w:id="240" w:author="JK " w:date="2024-01-22T15:18:00Z"/>
                <w:rFonts w:ascii="Times New Roman" w:hAnsi="Times New Roman"/>
              </w:rPr>
            </w:pPr>
            <w:ins w:id="241" w:author="JK " w:date="2024-01-24T16:35:00Z">
              <w:r>
                <w:rPr>
                  <w:rFonts w:ascii="Times New Roman" w:hAnsi="Times New Roman"/>
                </w:rPr>
                <w:t>7a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125324D" w14:textId="77777777" w:rsidR="00C83509" w:rsidRPr="0097631B" w:rsidRDefault="00C83509" w:rsidP="00402A1F">
            <w:pPr>
              <w:pStyle w:val="TAC"/>
              <w:rPr>
                <w:ins w:id="242" w:author="JK " w:date="2024-01-22T15:18:00Z"/>
                <w:rFonts w:ascii="Times New Roman" w:hAnsi="Times New Roman"/>
              </w:rPr>
            </w:pPr>
            <w:ins w:id="243" w:author="JK " w:date="2024-01-22T15:18:00Z">
              <w:r w:rsidRPr="0097631B">
                <w:rPr>
                  <w:rFonts w:ascii="Times New Roman" w:hAnsi="Times New Roman"/>
                </w:rPr>
                <w:t>TN with NTN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B078BB7" w14:textId="77777777" w:rsidR="00C83509" w:rsidRPr="0097631B" w:rsidRDefault="00C83509" w:rsidP="00402A1F">
            <w:pPr>
              <w:pStyle w:val="TAC"/>
              <w:rPr>
                <w:ins w:id="244" w:author="JK " w:date="2024-01-22T15:18:00Z"/>
                <w:rFonts w:ascii="Times New Roman" w:hAnsi="Times New Roman"/>
              </w:rPr>
            </w:pPr>
            <w:ins w:id="245" w:author="JK " w:date="2024-01-22T15:18:00Z">
              <w:r w:rsidRPr="0097631B">
                <w:rPr>
                  <w:rFonts w:ascii="Times New Roman" w:hAnsi="Times New Roman"/>
                </w:rPr>
                <w:t>NTN DL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B87B9DA" w14:textId="77777777" w:rsidR="00C83509" w:rsidRPr="0097631B" w:rsidRDefault="00C83509" w:rsidP="00402A1F">
            <w:pPr>
              <w:pStyle w:val="TAC"/>
              <w:rPr>
                <w:ins w:id="246" w:author="JK " w:date="2024-01-22T15:18:00Z"/>
                <w:rFonts w:ascii="Times New Roman" w:hAnsi="Times New Roman"/>
              </w:rPr>
            </w:pPr>
            <w:ins w:id="247" w:author="JK " w:date="2024-01-22T15:18:00Z">
              <w:r w:rsidRPr="0097631B">
                <w:rPr>
                  <w:rFonts w:ascii="Times New Roman" w:hAnsi="Times New Roman"/>
                </w:rPr>
                <w:t>TN UL</w:t>
              </w:r>
            </w:ins>
          </w:p>
        </w:tc>
        <w:tc>
          <w:tcPr>
            <w:tcW w:w="0" w:type="auto"/>
            <w:vAlign w:val="center"/>
          </w:tcPr>
          <w:p w14:paraId="20F1E040" w14:textId="77777777" w:rsidR="00C83509" w:rsidRPr="00074C4E" w:rsidRDefault="00C83509" w:rsidP="00402A1F">
            <w:pPr>
              <w:pStyle w:val="TAL"/>
              <w:jc w:val="center"/>
              <w:rPr>
                <w:ins w:id="248" w:author="JK " w:date="2024-01-22T15:18:00Z"/>
                <w:rFonts w:ascii="Times New Roman" w:hAnsi="Times New Roman"/>
                <w:lang w:val="en-US"/>
              </w:rPr>
            </w:pPr>
            <w:ins w:id="249" w:author="JK " w:date="2024-01-22T15:18:00Z">
              <w:r>
                <w:rPr>
                  <w:rFonts w:ascii="Times New Roman" w:eastAsiaTheme="minorEastAsia" w:hAnsi="Times New Roman"/>
                  <w:lang w:val="en-US" w:eastAsia="zh-CN"/>
                </w:rPr>
                <w:t>17 GHz</w:t>
              </w:r>
            </w:ins>
          </w:p>
        </w:tc>
        <w:tc>
          <w:tcPr>
            <w:tcW w:w="0" w:type="auto"/>
            <w:shd w:val="clear" w:color="auto" w:fill="auto"/>
          </w:tcPr>
          <w:p w14:paraId="7A34BB0F" w14:textId="77777777" w:rsidR="00C83509" w:rsidRPr="00074C4E" w:rsidRDefault="00C83509" w:rsidP="00402A1F">
            <w:pPr>
              <w:pStyle w:val="TAL"/>
              <w:rPr>
                <w:ins w:id="250" w:author="JK " w:date="2024-01-22T15:18:00Z"/>
                <w:rFonts w:ascii="Times New Roman" w:hAnsi="Times New Roman"/>
                <w:lang w:val="en-US"/>
              </w:rPr>
            </w:pPr>
            <w:ins w:id="251" w:author="JK " w:date="2024-01-22T15:18:00Z">
              <w:r w:rsidRPr="00074C4E">
                <w:rPr>
                  <w:rFonts w:ascii="Times New Roman" w:hAnsi="Times New Roman"/>
                  <w:lang w:val="en-US"/>
                </w:rPr>
                <w:t>ACLR NTN SAN to be varied/defined</w:t>
              </w:r>
            </w:ins>
          </w:p>
          <w:p w14:paraId="53F9170C" w14:textId="77777777" w:rsidR="00C83509" w:rsidRPr="0097631B" w:rsidRDefault="00C83509" w:rsidP="00402A1F">
            <w:pPr>
              <w:pStyle w:val="TAL"/>
              <w:rPr>
                <w:ins w:id="252" w:author="JK " w:date="2024-01-22T15:18:00Z"/>
                <w:rFonts w:ascii="Times New Roman" w:hAnsi="Times New Roman"/>
              </w:rPr>
            </w:pPr>
            <w:ins w:id="253" w:author="JK " w:date="2024-01-22T15:18:00Z">
              <w:r w:rsidRPr="0097631B">
                <w:rPr>
                  <w:rFonts w:ascii="Times New Roman" w:hAnsi="Times New Roman"/>
                </w:rPr>
                <w:t xml:space="preserve">ACS TN </w:t>
              </w:r>
              <w:proofErr w:type="spellStart"/>
              <w:r w:rsidRPr="0097631B">
                <w:rPr>
                  <w:rFonts w:ascii="Times New Roman" w:hAnsi="Times New Roman"/>
                </w:rPr>
                <w:t>gNB</w:t>
              </w:r>
              <w:proofErr w:type="spellEnd"/>
              <w:r w:rsidRPr="0097631B">
                <w:rPr>
                  <w:rFonts w:ascii="Times New Roman" w:hAnsi="Times New Roman"/>
                </w:rPr>
                <w:t xml:space="preserve"> fixed</w:t>
              </w:r>
            </w:ins>
          </w:p>
        </w:tc>
      </w:tr>
      <w:tr w:rsidR="00C83509" w:rsidRPr="0097631B" w14:paraId="3075AA77" w14:textId="77777777" w:rsidTr="00402A1F">
        <w:trPr>
          <w:trHeight w:val="414"/>
          <w:jc w:val="center"/>
          <w:ins w:id="254" w:author="JK " w:date="2024-01-22T15:18:00Z"/>
        </w:trPr>
        <w:tc>
          <w:tcPr>
            <w:tcW w:w="0" w:type="auto"/>
            <w:vAlign w:val="center"/>
          </w:tcPr>
          <w:p w14:paraId="1CE02D70" w14:textId="77777777" w:rsidR="00C83509" w:rsidRPr="0097631B" w:rsidRDefault="00C83509" w:rsidP="00402A1F">
            <w:pPr>
              <w:pStyle w:val="TAC"/>
              <w:rPr>
                <w:ins w:id="255" w:author="JK " w:date="2024-01-22T15:18:00Z"/>
                <w:rFonts w:ascii="Times New Roman" w:hAnsi="Times New Roman"/>
              </w:rPr>
            </w:pPr>
            <w:ins w:id="256" w:author="JK " w:date="2024-01-24T16:35:00Z">
              <w:r>
                <w:rPr>
                  <w:rFonts w:ascii="Times New Roman" w:hAnsi="Times New Roman"/>
                </w:rPr>
                <w:t>8a</w:t>
              </w:r>
            </w:ins>
          </w:p>
        </w:tc>
        <w:tc>
          <w:tcPr>
            <w:tcW w:w="0" w:type="auto"/>
            <w:vAlign w:val="center"/>
          </w:tcPr>
          <w:p w14:paraId="5F3BECFD" w14:textId="77777777" w:rsidR="00C83509" w:rsidRPr="0097631B" w:rsidRDefault="00C83509" w:rsidP="00402A1F">
            <w:pPr>
              <w:pStyle w:val="TAC"/>
              <w:rPr>
                <w:ins w:id="257" w:author="JK " w:date="2024-01-22T15:18:00Z"/>
                <w:rFonts w:ascii="Times New Roman" w:hAnsi="Times New Roman"/>
              </w:rPr>
            </w:pPr>
            <w:ins w:id="258" w:author="JK " w:date="2024-01-22T15:18:00Z">
              <w:r w:rsidRPr="0097631B">
                <w:rPr>
                  <w:rFonts w:ascii="Times New Roman" w:hAnsi="Times New Roman"/>
                </w:rPr>
                <w:t>TN with NTN</w:t>
              </w:r>
            </w:ins>
          </w:p>
        </w:tc>
        <w:tc>
          <w:tcPr>
            <w:tcW w:w="0" w:type="auto"/>
            <w:vAlign w:val="center"/>
          </w:tcPr>
          <w:p w14:paraId="18FF94CF" w14:textId="77777777" w:rsidR="00C83509" w:rsidRPr="0097631B" w:rsidRDefault="00C83509" w:rsidP="00402A1F">
            <w:pPr>
              <w:pStyle w:val="TAC"/>
              <w:rPr>
                <w:ins w:id="259" w:author="JK " w:date="2024-01-22T15:18:00Z"/>
                <w:rFonts w:ascii="Times New Roman" w:hAnsi="Times New Roman"/>
              </w:rPr>
            </w:pPr>
            <w:ins w:id="260" w:author="JK " w:date="2024-01-22T15:18:00Z">
              <w:r w:rsidRPr="0097631B">
                <w:rPr>
                  <w:rFonts w:ascii="Times New Roman" w:hAnsi="Times New Roman"/>
                </w:rPr>
                <w:t>TN UL</w:t>
              </w:r>
            </w:ins>
          </w:p>
        </w:tc>
        <w:tc>
          <w:tcPr>
            <w:tcW w:w="0" w:type="auto"/>
            <w:vAlign w:val="center"/>
          </w:tcPr>
          <w:p w14:paraId="1FFC7615" w14:textId="77777777" w:rsidR="00C83509" w:rsidRPr="0097631B" w:rsidRDefault="00C83509" w:rsidP="00402A1F">
            <w:pPr>
              <w:pStyle w:val="TAC"/>
              <w:rPr>
                <w:ins w:id="261" w:author="JK " w:date="2024-01-22T15:18:00Z"/>
                <w:rFonts w:ascii="Times New Roman" w:hAnsi="Times New Roman"/>
              </w:rPr>
            </w:pPr>
            <w:ins w:id="262" w:author="JK " w:date="2024-01-22T15:18:00Z">
              <w:r w:rsidRPr="0097631B">
                <w:rPr>
                  <w:rFonts w:ascii="Times New Roman" w:hAnsi="Times New Roman"/>
                </w:rPr>
                <w:t>NTN DL</w:t>
              </w:r>
            </w:ins>
          </w:p>
        </w:tc>
        <w:tc>
          <w:tcPr>
            <w:tcW w:w="0" w:type="auto"/>
            <w:vAlign w:val="center"/>
          </w:tcPr>
          <w:p w14:paraId="334AD5E7" w14:textId="77777777" w:rsidR="00C83509" w:rsidRPr="00074C4E" w:rsidRDefault="00C83509" w:rsidP="00402A1F">
            <w:pPr>
              <w:pStyle w:val="TAL"/>
              <w:jc w:val="center"/>
              <w:rPr>
                <w:ins w:id="263" w:author="JK " w:date="2024-01-22T15:18:00Z"/>
                <w:rFonts w:ascii="Times New Roman" w:hAnsi="Times New Roman"/>
                <w:lang w:val="en-US"/>
              </w:rPr>
            </w:pPr>
            <w:ins w:id="264" w:author="JK " w:date="2024-01-22T15:18:00Z">
              <w:r>
                <w:rPr>
                  <w:rFonts w:ascii="Times New Roman" w:eastAsiaTheme="minorEastAsia" w:hAnsi="Times New Roman"/>
                  <w:lang w:val="en-US" w:eastAsia="zh-CN"/>
                </w:rPr>
                <w:t>17 GHz</w:t>
              </w:r>
            </w:ins>
          </w:p>
        </w:tc>
        <w:tc>
          <w:tcPr>
            <w:tcW w:w="0" w:type="auto"/>
          </w:tcPr>
          <w:p w14:paraId="58FCC354" w14:textId="77777777" w:rsidR="00C83509" w:rsidRPr="00074C4E" w:rsidRDefault="00C83509" w:rsidP="00402A1F">
            <w:pPr>
              <w:pStyle w:val="TAL"/>
              <w:rPr>
                <w:ins w:id="265" w:author="JK " w:date="2024-01-22T15:18:00Z"/>
                <w:rFonts w:ascii="Times New Roman" w:hAnsi="Times New Roman"/>
                <w:lang w:val="en-US"/>
              </w:rPr>
            </w:pPr>
            <w:ins w:id="266" w:author="JK " w:date="2024-01-22T15:18:00Z">
              <w:r w:rsidRPr="00074C4E">
                <w:rPr>
                  <w:rFonts w:ascii="Times New Roman" w:hAnsi="Times New Roman"/>
                  <w:lang w:val="en-US"/>
                </w:rPr>
                <w:t>ACLR TN UE fixed</w:t>
              </w:r>
            </w:ins>
          </w:p>
          <w:p w14:paraId="73DE4122" w14:textId="77777777" w:rsidR="00C83509" w:rsidRPr="00074C4E" w:rsidRDefault="00C83509" w:rsidP="00402A1F">
            <w:pPr>
              <w:pStyle w:val="TAL"/>
              <w:rPr>
                <w:ins w:id="267" w:author="JK " w:date="2024-01-22T15:18:00Z"/>
                <w:rFonts w:ascii="Times New Roman" w:hAnsi="Times New Roman"/>
                <w:lang w:val="en-US"/>
              </w:rPr>
            </w:pPr>
            <w:ins w:id="268" w:author="JK " w:date="2024-01-22T15:18:00Z">
              <w:r w:rsidRPr="00074C4E">
                <w:rPr>
                  <w:rFonts w:ascii="Times New Roman" w:hAnsi="Times New Roman"/>
                  <w:lang w:val="en-US"/>
                </w:rPr>
                <w:t>ACS NTN UE to be varied/defined</w:t>
              </w:r>
            </w:ins>
          </w:p>
        </w:tc>
      </w:tr>
      <w:tr w:rsidR="00C83509" w:rsidRPr="0097631B" w14:paraId="1082C342" w14:textId="77777777" w:rsidTr="00402A1F">
        <w:trPr>
          <w:trHeight w:val="414"/>
          <w:jc w:val="center"/>
          <w:ins w:id="269" w:author="JK " w:date="2024-01-22T15:18:00Z"/>
        </w:trPr>
        <w:tc>
          <w:tcPr>
            <w:tcW w:w="0" w:type="auto"/>
            <w:gridSpan w:val="6"/>
          </w:tcPr>
          <w:p w14:paraId="2D196D79" w14:textId="77777777" w:rsidR="00C83509" w:rsidRDefault="00C83509" w:rsidP="00402A1F">
            <w:pPr>
              <w:pStyle w:val="TAN"/>
              <w:rPr>
                <w:ins w:id="270" w:author="JK " w:date="2024-01-22T15:18:00Z"/>
                <w:rFonts w:ascii="Times New Roman" w:hAnsi="Times New Roman"/>
                <w:lang w:val="en-US"/>
              </w:rPr>
            </w:pPr>
            <w:ins w:id="271" w:author="JK " w:date="2024-01-22T15:18:00Z">
              <w:r w:rsidRPr="00074C4E">
                <w:rPr>
                  <w:rFonts w:ascii="Times New Roman" w:hAnsi="Times New Roman"/>
                  <w:lang w:val="en-US"/>
                </w:rPr>
                <w:t>NOTE 1:</w:t>
              </w:r>
              <w:r w:rsidRPr="00074C4E">
                <w:rPr>
                  <w:rFonts w:ascii="Times New Roman" w:hAnsi="Times New Roman"/>
                  <w:lang w:val="en-US"/>
                </w:rPr>
                <w:tab/>
                <w:t xml:space="preserve">For coexistence between </w:t>
              </w:r>
              <w:proofErr w:type="spellStart"/>
              <w:r w:rsidRPr="00074C4E">
                <w:rPr>
                  <w:rFonts w:ascii="Times New Roman" w:hAnsi="Times New Roman"/>
                  <w:lang w:val="en-US"/>
                </w:rPr>
                <w:t>Ka</w:t>
              </w:r>
              <w:proofErr w:type="spellEnd"/>
              <w:r w:rsidRPr="00074C4E">
                <w:rPr>
                  <w:rFonts w:ascii="Times New Roman" w:hAnsi="Times New Roman"/>
                  <w:lang w:val="en-US"/>
                </w:rPr>
                <w:t>-Band DL and adjacent TN bands, there are no 3GPP defined/specified TN bands.</w:t>
              </w:r>
            </w:ins>
          </w:p>
          <w:p w14:paraId="4389976B" w14:textId="77777777" w:rsidR="00C83509" w:rsidRPr="00074C4E" w:rsidRDefault="00C83509" w:rsidP="00402A1F">
            <w:pPr>
              <w:pStyle w:val="TAN"/>
              <w:rPr>
                <w:ins w:id="272" w:author="JK " w:date="2024-01-22T15:18:00Z"/>
                <w:rFonts w:ascii="Times New Roman" w:hAnsi="Times New Roman"/>
                <w:lang w:val="en-US"/>
              </w:rPr>
            </w:pPr>
            <w:ins w:id="273" w:author="JK " w:date="2024-01-22T15:18:00Z">
              <w:r>
                <w:rPr>
                  <w:rFonts w:ascii="Times New Roman" w:hAnsi="Times New Roman"/>
                  <w:lang w:val="en-US"/>
                </w:rPr>
                <w:t>NOTE 2:</w:t>
              </w:r>
            </w:ins>
            <w:ins w:id="274" w:author="JK " w:date="2024-01-23T14:48:00Z">
              <w:r w:rsidRPr="00074C4E">
                <w:rPr>
                  <w:rFonts w:ascii="Times New Roman" w:hAnsi="Times New Roman"/>
                  <w:lang w:val="en-US"/>
                </w:rPr>
                <w:t xml:space="preserve"> </w:t>
              </w:r>
              <w:r w:rsidRPr="00074C4E">
                <w:rPr>
                  <w:rFonts w:ascii="Times New Roman" w:hAnsi="Times New Roman"/>
                  <w:lang w:val="en-US"/>
                </w:rPr>
                <w:tab/>
              </w:r>
            </w:ins>
            <w:ins w:id="275" w:author="JK " w:date="2024-01-22T15:18:00Z">
              <w:r>
                <w:rPr>
                  <w:rFonts w:ascii="Times New Roman" w:hAnsi="Times New Roman"/>
                  <w:lang w:val="en-US"/>
                </w:rPr>
                <w:t xml:space="preserve">To deprioritize scenario </w:t>
              </w:r>
            </w:ins>
            <w:ins w:id="276" w:author="JK " w:date="2024-02-18T15:32:00Z">
              <w:r>
                <w:rPr>
                  <w:rFonts w:ascii="Times New Roman" w:hAnsi="Times New Roman"/>
                  <w:lang w:val="en-US"/>
                </w:rPr>
                <w:t>7a</w:t>
              </w:r>
            </w:ins>
            <w:ins w:id="277" w:author="JK " w:date="2024-01-22T15:18:00Z">
              <w:r>
                <w:rPr>
                  <w:rFonts w:ascii="Times New Roman" w:hAnsi="Times New Roman"/>
                  <w:lang w:val="en-US"/>
                </w:rPr>
                <w:t xml:space="preserve"> and </w:t>
              </w:r>
            </w:ins>
            <w:ins w:id="278" w:author="JK " w:date="2024-02-18T15:32:00Z">
              <w:r>
                <w:rPr>
                  <w:rFonts w:ascii="Times New Roman" w:hAnsi="Times New Roman"/>
                  <w:lang w:val="en-US"/>
                </w:rPr>
                <w:t>8a</w:t>
              </w:r>
            </w:ins>
            <w:ins w:id="279" w:author="JK " w:date="2024-01-22T15:18:00Z">
              <w:r>
                <w:rPr>
                  <w:rFonts w:ascii="Times New Roman" w:hAnsi="Times New Roman"/>
                  <w:lang w:val="en-US"/>
                </w:rPr>
                <w:t xml:space="preserve"> for SAN elevation angle as 90-degree cases. Scenario </w:t>
              </w:r>
            </w:ins>
            <w:ins w:id="280" w:author="JK " w:date="2024-02-18T15:32:00Z">
              <w:r>
                <w:rPr>
                  <w:rFonts w:ascii="Times New Roman" w:hAnsi="Times New Roman"/>
                  <w:lang w:val="en-US"/>
                </w:rPr>
                <w:t>7a</w:t>
              </w:r>
            </w:ins>
            <w:ins w:id="281" w:author="JK " w:date="2024-01-22T15:18:00Z">
              <w:r>
                <w:rPr>
                  <w:rFonts w:ascii="Times New Roman" w:hAnsi="Times New Roman"/>
                  <w:lang w:val="en-US"/>
                </w:rPr>
                <w:t xml:space="preserve"> and </w:t>
              </w:r>
            </w:ins>
            <w:ins w:id="282" w:author="JK " w:date="2024-02-18T15:32:00Z">
              <w:r>
                <w:rPr>
                  <w:rFonts w:ascii="Times New Roman" w:hAnsi="Times New Roman"/>
                  <w:lang w:val="en-US"/>
                </w:rPr>
                <w:t>8a</w:t>
              </w:r>
            </w:ins>
            <w:ins w:id="283" w:author="JK " w:date="2024-01-22T15:18:00Z">
              <w:r>
                <w:rPr>
                  <w:rFonts w:ascii="Times New Roman" w:hAnsi="Times New Roman"/>
                  <w:lang w:val="en-US"/>
                </w:rPr>
                <w:t xml:space="preserve"> should still be studied for SAN elevation angle as 25-degree cases (computed from the center of the central beam).</w:t>
              </w:r>
            </w:ins>
          </w:p>
        </w:tc>
      </w:tr>
    </w:tbl>
    <w:p w14:paraId="03897739" w14:textId="77777777" w:rsidR="00C83509" w:rsidRPr="00A84EE7" w:rsidRDefault="00C83509" w:rsidP="00C83509">
      <w:pPr>
        <w:rPr>
          <w:noProof/>
          <w:lang w:eastAsia="zh-CN"/>
        </w:rPr>
      </w:pPr>
    </w:p>
    <w:p w14:paraId="4BAF7AAE" w14:textId="77777777" w:rsidR="00C83509" w:rsidRDefault="00C83509" w:rsidP="00C83509">
      <w:pPr>
        <w:rPr>
          <w:ins w:id="284" w:author="JK " w:date="2024-01-22T15:23:00Z"/>
          <w:lang w:eastAsia="zh-CN"/>
        </w:rPr>
      </w:pPr>
      <w:ins w:id="285" w:author="JK " w:date="2024-01-22T15:22:00Z">
        <w:r>
          <w:rPr>
            <w:lang w:eastAsia="zh-CN"/>
          </w:rPr>
          <w:t xml:space="preserve">For further visualisation of coexistence studies </w:t>
        </w:r>
      </w:ins>
      <w:ins w:id="286" w:author="JK " w:date="2024-01-25T13:46:00Z">
        <w:r>
          <w:rPr>
            <w:lang w:eastAsia="zh-CN"/>
          </w:rPr>
          <w:t>for</w:t>
        </w:r>
      </w:ins>
      <w:ins w:id="287" w:author="JK " w:date="2024-01-22T15:22:00Z">
        <w:r>
          <w:rPr>
            <w:lang w:eastAsia="zh-CN"/>
          </w:rPr>
          <w:t xml:space="preserve"> 17/27GHz, the interference charts with respect to scenarios </w:t>
        </w:r>
      </w:ins>
      <w:ins w:id="288" w:author="JK " w:date="2024-01-24T16:35:00Z">
        <w:r>
          <w:rPr>
            <w:lang w:eastAsia="zh-CN"/>
          </w:rPr>
          <w:t>1a</w:t>
        </w:r>
      </w:ins>
      <w:ins w:id="289" w:author="JK " w:date="2024-01-22T15:57:00Z">
        <w:r>
          <w:rPr>
            <w:lang w:eastAsia="zh-CN"/>
          </w:rPr>
          <w:t xml:space="preserve"> </w:t>
        </w:r>
      </w:ins>
      <w:ins w:id="290" w:author="JK " w:date="2024-01-22T15:22:00Z">
        <w:r>
          <w:rPr>
            <w:lang w:eastAsia="zh-CN"/>
          </w:rPr>
          <w:t xml:space="preserve">to </w:t>
        </w:r>
      </w:ins>
      <w:ins w:id="291" w:author="JK " w:date="2024-01-24T16:36:00Z">
        <w:r>
          <w:rPr>
            <w:lang w:eastAsia="zh-CN"/>
          </w:rPr>
          <w:t>8</w:t>
        </w:r>
      </w:ins>
      <w:ins w:id="292" w:author="JK " w:date="2024-01-24T16:35:00Z">
        <w:r>
          <w:rPr>
            <w:lang w:eastAsia="zh-CN"/>
          </w:rPr>
          <w:t>a</w:t>
        </w:r>
      </w:ins>
      <w:ins w:id="293" w:author="JK " w:date="2024-01-22T15:22:00Z">
        <w:r>
          <w:rPr>
            <w:lang w:eastAsia="zh-CN"/>
          </w:rPr>
          <w:t xml:space="preserve"> are further represented with respect to NTN-TN coexistence scenarios in Figure </w:t>
        </w:r>
      </w:ins>
      <w:ins w:id="294" w:author="JK " w:date="2024-01-24T16:32:00Z">
        <w:r>
          <w:rPr>
            <w:lang w:eastAsia="zh-CN"/>
          </w:rPr>
          <w:t>6a.1</w:t>
        </w:r>
      </w:ins>
      <w:ins w:id="295" w:author="JK " w:date="2024-01-22T15:22:00Z">
        <w:r>
          <w:rPr>
            <w:lang w:eastAsia="zh-CN"/>
          </w:rPr>
          <w:t>-1 (scenarios</w:t>
        </w:r>
      </w:ins>
      <w:ins w:id="296" w:author="JK " w:date="2024-01-22T15:26:00Z">
        <w:r>
          <w:rPr>
            <w:lang w:eastAsia="zh-CN"/>
          </w:rPr>
          <w:t xml:space="preserve"> </w:t>
        </w:r>
      </w:ins>
      <w:ins w:id="297" w:author="JK " w:date="2024-01-24T16:36:00Z">
        <w:r>
          <w:rPr>
            <w:lang w:eastAsia="zh-CN"/>
          </w:rPr>
          <w:t>1</w:t>
        </w:r>
      </w:ins>
      <w:ins w:id="298" w:author="JK " w:date="2024-01-24T16:35:00Z">
        <w:r>
          <w:rPr>
            <w:lang w:eastAsia="zh-CN"/>
          </w:rPr>
          <w:t>a</w:t>
        </w:r>
      </w:ins>
      <w:ins w:id="299" w:author="JK " w:date="2024-01-22T15:22:00Z">
        <w:r>
          <w:rPr>
            <w:lang w:eastAsia="zh-CN"/>
          </w:rPr>
          <w:t xml:space="preserve"> to </w:t>
        </w:r>
      </w:ins>
      <w:ins w:id="300" w:author="JK " w:date="2024-01-24T16:36:00Z">
        <w:r>
          <w:rPr>
            <w:lang w:eastAsia="zh-CN"/>
          </w:rPr>
          <w:t>4a</w:t>
        </w:r>
      </w:ins>
      <w:ins w:id="301" w:author="JK " w:date="2024-01-22T15:22:00Z">
        <w:r>
          <w:rPr>
            <w:lang w:eastAsia="zh-CN"/>
          </w:rPr>
          <w:t xml:space="preserve">) and Figure </w:t>
        </w:r>
      </w:ins>
      <w:ins w:id="302" w:author="JK " w:date="2024-01-24T16:32:00Z">
        <w:r>
          <w:rPr>
            <w:lang w:eastAsia="zh-CN"/>
          </w:rPr>
          <w:t>6a.1</w:t>
        </w:r>
      </w:ins>
      <w:ins w:id="303" w:author="JK " w:date="2024-01-22T15:22:00Z">
        <w:r>
          <w:rPr>
            <w:lang w:eastAsia="zh-CN"/>
          </w:rPr>
          <w:t xml:space="preserve">-2 (scenarios </w:t>
        </w:r>
      </w:ins>
      <w:ins w:id="304" w:author="JK " w:date="2024-01-24T16:36:00Z">
        <w:r>
          <w:rPr>
            <w:lang w:eastAsia="zh-CN"/>
          </w:rPr>
          <w:t>5a</w:t>
        </w:r>
      </w:ins>
      <w:ins w:id="305" w:author="JK " w:date="2024-01-22T15:26:00Z">
        <w:r>
          <w:rPr>
            <w:lang w:eastAsia="zh-CN"/>
          </w:rPr>
          <w:t xml:space="preserve"> to </w:t>
        </w:r>
      </w:ins>
      <w:ins w:id="306" w:author="JK " w:date="2024-01-24T16:36:00Z">
        <w:r>
          <w:rPr>
            <w:lang w:eastAsia="zh-CN"/>
          </w:rPr>
          <w:t>8a</w:t>
        </w:r>
      </w:ins>
      <w:ins w:id="307" w:author="JK " w:date="2024-01-22T15:22:00Z">
        <w:r>
          <w:rPr>
            <w:lang w:eastAsia="zh-CN"/>
          </w:rPr>
          <w:t>).</w:t>
        </w:r>
      </w:ins>
    </w:p>
    <w:p w14:paraId="26024F29" w14:textId="77777777" w:rsidR="00C83509" w:rsidRDefault="00C83509">
      <w:pPr>
        <w:jc w:val="center"/>
        <w:rPr>
          <w:ins w:id="308" w:author="JK " w:date="2024-01-22T15:23:00Z"/>
          <w:noProof/>
          <w:lang w:eastAsia="zh-CN"/>
        </w:rPr>
        <w:pPrChange w:id="309" w:author="JK " w:date="2024-01-22T15:23:00Z">
          <w:pPr/>
        </w:pPrChange>
      </w:pPr>
      <w:ins w:id="310" w:author="JK " w:date="2024-02-19T09:58:00Z">
        <w:r>
          <w:rPr>
            <w:noProof/>
            <w:lang w:val="en-US" w:eastAsia="zh-CN"/>
          </w:rPr>
          <w:lastRenderedPageBreak/>
          <w:drawing>
            <wp:inline distT="0" distB="0" distL="0" distR="0" wp14:anchorId="250081FE" wp14:editId="1F87A34D">
              <wp:extent cx="5745480" cy="3717406"/>
              <wp:effectExtent l="0" t="0" r="0" b="0"/>
              <wp:docPr id="2" name="Imag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1695" cy="372142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1A3AB97" w14:textId="77777777" w:rsidR="00C83509" w:rsidRDefault="00C83509" w:rsidP="00C83509">
      <w:pPr>
        <w:pStyle w:val="TF"/>
        <w:rPr>
          <w:ins w:id="311" w:author="JK " w:date="2024-01-22T15:23:00Z"/>
        </w:rPr>
      </w:pPr>
      <w:ins w:id="312" w:author="JK " w:date="2024-01-22T15:23:00Z">
        <w:r w:rsidRPr="003B21C3">
          <w:t xml:space="preserve">Figure </w:t>
        </w:r>
      </w:ins>
      <w:ins w:id="313" w:author="JK " w:date="2024-01-24T16:32:00Z">
        <w:r>
          <w:t>6a.1</w:t>
        </w:r>
      </w:ins>
      <w:ins w:id="314" w:author="JK " w:date="2024-01-22T15:23:00Z">
        <w:r w:rsidRPr="003B21C3">
          <w:t>-1: NTN-TN adjacent band coexistence scenario</w:t>
        </w:r>
      </w:ins>
      <w:ins w:id="315" w:author="JK " w:date="2024-01-22T15:27:00Z">
        <w:r>
          <w:t xml:space="preserve"> </w:t>
        </w:r>
      </w:ins>
      <w:ins w:id="316" w:author="JK " w:date="2024-01-24T16:36:00Z">
        <w:r>
          <w:t>1a</w:t>
        </w:r>
      </w:ins>
      <w:ins w:id="317" w:author="JK " w:date="2024-01-22T15:27:00Z">
        <w:r>
          <w:t xml:space="preserve"> to </w:t>
        </w:r>
      </w:ins>
      <w:ins w:id="318" w:author="JK " w:date="2024-01-24T16:36:00Z">
        <w:r>
          <w:t>4a</w:t>
        </w:r>
      </w:ins>
      <w:ins w:id="319" w:author="JK " w:date="2024-01-22T15:27:00Z">
        <w:r>
          <w:t xml:space="preserve"> </w:t>
        </w:r>
      </w:ins>
      <w:ins w:id="320" w:author="JK " w:date="2024-01-22T15:25:00Z">
        <w:r>
          <w:t xml:space="preserve"> </w:t>
        </w:r>
      </w:ins>
    </w:p>
    <w:p w14:paraId="3EFA9593" w14:textId="77777777" w:rsidR="00C83509" w:rsidRPr="00F42930" w:rsidRDefault="00C83509">
      <w:pPr>
        <w:jc w:val="center"/>
        <w:rPr>
          <w:ins w:id="321" w:author="JK " w:date="2024-01-22T15:24:00Z"/>
          <w:noProof/>
          <w:lang w:eastAsia="zh-CN"/>
        </w:rPr>
        <w:pPrChange w:id="322" w:author="JK " w:date="2024-01-22T15:23:00Z">
          <w:pPr/>
        </w:pPrChange>
      </w:pPr>
      <w:ins w:id="323" w:author="JK " w:date="2024-02-19T09:58:00Z">
        <w:r>
          <w:rPr>
            <w:noProof/>
            <w:lang w:val="en-US" w:eastAsia="zh-CN"/>
          </w:rPr>
          <w:drawing>
            <wp:inline distT="0" distB="0" distL="0" distR="0" wp14:anchorId="31907307" wp14:editId="0D9993E9">
              <wp:extent cx="5770817" cy="3733800"/>
              <wp:effectExtent l="0" t="0" r="0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81986" cy="374102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E48FA73" w14:textId="77777777" w:rsidR="00C83509" w:rsidRDefault="00C83509">
      <w:pPr>
        <w:pStyle w:val="TF"/>
        <w:pPrChange w:id="324" w:author="JK " w:date="2024-01-22T15:28:00Z">
          <w:pPr/>
        </w:pPrChange>
      </w:pPr>
      <w:ins w:id="325" w:author="JK " w:date="2024-01-22T15:24:00Z">
        <w:r w:rsidRPr="003B21C3">
          <w:t xml:space="preserve">Figure </w:t>
        </w:r>
      </w:ins>
      <w:ins w:id="326" w:author="JK " w:date="2024-01-24T16:32:00Z">
        <w:r>
          <w:t>6a.1</w:t>
        </w:r>
      </w:ins>
      <w:ins w:id="327" w:author="JK " w:date="2024-01-22T15:24:00Z">
        <w:r>
          <w:t>-</w:t>
        </w:r>
      </w:ins>
      <w:ins w:id="328" w:author="JK " w:date="2024-01-22T15:57:00Z">
        <w:r>
          <w:t>2</w:t>
        </w:r>
      </w:ins>
      <w:ins w:id="329" w:author="JK " w:date="2024-01-22T15:24:00Z">
        <w:r w:rsidRPr="003B21C3">
          <w:t xml:space="preserve">: NTN-TN adjacent band coexistence scenarios </w:t>
        </w:r>
      </w:ins>
      <w:ins w:id="330" w:author="JK " w:date="2024-01-24T16:36:00Z">
        <w:r>
          <w:t>5a</w:t>
        </w:r>
      </w:ins>
      <w:ins w:id="331" w:author="JK " w:date="2024-01-22T15:27:00Z">
        <w:r>
          <w:t xml:space="preserve"> to </w:t>
        </w:r>
      </w:ins>
      <w:ins w:id="332" w:author="JK " w:date="2024-01-24T16:36:00Z">
        <w:r>
          <w:t>8a</w:t>
        </w:r>
      </w:ins>
    </w:p>
    <w:p w14:paraId="40BCE3A5" w14:textId="77777777" w:rsidR="00C83509" w:rsidRDefault="00C83509" w:rsidP="00C83509">
      <w:pPr>
        <w:rPr>
          <w:ins w:id="333" w:author="JK " w:date="2024-01-22T15:38:00Z"/>
        </w:rPr>
      </w:pPr>
      <w:ins w:id="334" w:author="JK " w:date="2024-01-22T15:38:00Z">
        <w:r>
          <w:t xml:space="preserve">The frequency and bandwidth are listed in Table </w:t>
        </w:r>
      </w:ins>
      <w:ins w:id="335" w:author="JK " w:date="2024-01-24T16:32:00Z">
        <w:r>
          <w:t>6a.1</w:t>
        </w:r>
      </w:ins>
      <w:ins w:id="336" w:author="JK " w:date="2024-01-22T15:38:00Z">
        <w:r>
          <w:t>-3</w:t>
        </w:r>
      </w:ins>
      <w:ins w:id="337" w:author="JK " w:date="2024-01-22T15:57:00Z">
        <w:r>
          <w:t>.</w:t>
        </w:r>
      </w:ins>
    </w:p>
    <w:p w14:paraId="297610ED" w14:textId="77777777" w:rsidR="00C83509" w:rsidRDefault="00C83509" w:rsidP="00C83509">
      <w:pPr>
        <w:pStyle w:val="TH"/>
        <w:rPr>
          <w:ins w:id="338" w:author="JK " w:date="2024-01-22T15:38:00Z"/>
        </w:rPr>
      </w:pPr>
      <w:ins w:id="339" w:author="JK " w:date="2024-01-22T15:38:00Z">
        <w:r>
          <w:lastRenderedPageBreak/>
          <w:t>T</w:t>
        </w:r>
        <w:r>
          <w:rPr>
            <w:rFonts w:hint="eastAsia"/>
          </w:rPr>
          <w:t xml:space="preserve">able </w:t>
        </w:r>
      </w:ins>
      <w:ins w:id="340" w:author="JK " w:date="2024-01-24T16:32:00Z">
        <w:r>
          <w:rPr>
            <w:rFonts w:hint="eastAsia"/>
          </w:rPr>
          <w:t>6a.1</w:t>
        </w:r>
      </w:ins>
      <w:ins w:id="341" w:author="JK " w:date="2024-01-22T15:38:00Z">
        <w:r>
          <w:rPr>
            <w:rFonts w:hint="eastAsia"/>
          </w:rPr>
          <w:t>-3</w:t>
        </w:r>
        <w:r>
          <w:rPr>
            <w:noProof/>
          </w:rPr>
          <w:t>:</w:t>
        </w:r>
        <w:r>
          <w:rPr>
            <w:rFonts w:hint="eastAsia"/>
          </w:rPr>
          <w:t xml:space="preserve"> </w:t>
        </w:r>
        <w:r>
          <w:t>Proposed</w:t>
        </w:r>
        <w:r>
          <w:rPr>
            <w:rFonts w:hint="eastAsia"/>
          </w:rPr>
          <w:t xml:space="preserve"> frequency and bandwidth for co-existence study</w:t>
        </w:r>
      </w:ins>
    </w:p>
    <w:tbl>
      <w:tblPr>
        <w:tblStyle w:val="13"/>
        <w:tblW w:w="4707" w:type="pct"/>
        <w:tblLook w:val="04A0" w:firstRow="1" w:lastRow="0" w:firstColumn="1" w:lastColumn="0" w:noHBand="0" w:noVBand="1"/>
        <w:tblPrChange w:id="342" w:author="JK " w:date="2024-01-22T15:46:00Z">
          <w:tblPr>
            <w:tblStyle w:val="13"/>
            <w:tblW w:w="4707" w:type="pct"/>
            <w:tblLook w:val="04A0" w:firstRow="1" w:lastRow="0" w:firstColumn="1" w:lastColumn="0" w:noHBand="0" w:noVBand="1"/>
          </w:tblPr>
        </w:tblPrChange>
      </w:tblPr>
      <w:tblGrid>
        <w:gridCol w:w="1635"/>
        <w:gridCol w:w="2188"/>
        <w:gridCol w:w="1702"/>
        <w:gridCol w:w="1334"/>
        <w:gridCol w:w="2206"/>
        <w:tblGridChange w:id="343">
          <w:tblGrid>
            <w:gridCol w:w="1634"/>
            <w:gridCol w:w="1527"/>
            <w:gridCol w:w="2205"/>
            <w:gridCol w:w="1494"/>
            <w:gridCol w:w="2205"/>
          </w:tblGrid>
        </w:tblGridChange>
      </w:tblGrid>
      <w:tr w:rsidR="00C83509" w14:paraId="07AA2272" w14:textId="77777777" w:rsidTr="00402A1F">
        <w:trPr>
          <w:ins w:id="344" w:author="JK " w:date="2024-01-22T15:38:00Z"/>
        </w:trPr>
        <w:tc>
          <w:tcPr>
            <w:tcW w:w="901" w:type="pct"/>
            <w:tcPrChange w:id="345" w:author="JK " w:date="2024-01-22T15:46:00Z">
              <w:tcPr>
                <w:tcW w:w="936" w:type="pct"/>
              </w:tcPr>
            </w:tcPrChange>
          </w:tcPr>
          <w:p w14:paraId="317421B9" w14:textId="77777777" w:rsidR="00C83509" w:rsidRDefault="00C83509" w:rsidP="00402A1F">
            <w:pPr>
              <w:pStyle w:val="TAH"/>
              <w:rPr>
                <w:ins w:id="346" w:author="JK " w:date="2024-01-22T15:38:00Z"/>
              </w:rPr>
            </w:pPr>
          </w:p>
        </w:tc>
        <w:tc>
          <w:tcPr>
            <w:tcW w:w="1207" w:type="pct"/>
            <w:tcPrChange w:id="347" w:author="JK " w:date="2024-01-22T15:46:00Z">
              <w:tcPr>
                <w:tcW w:w="703" w:type="pct"/>
              </w:tcPr>
            </w:tcPrChange>
          </w:tcPr>
          <w:p w14:paraId="4F3E96F0" w14:textId="77777777" w:rsidR="00C83509" w:rsidRDefault="00C83509" w:rsidP="00402A1F">
            <w:pPr>
              <w:pStyle w:val="TAH"/>
              <w:rPr>
                <w:ins w:id="348" w:author="JK " w:date="2024-01-22T15:38:00Z"/>
              </w:rPr>
            </w:pPr>
            <w:ins w:id="349" w:author="JK " w:date="2024-01-22T15:38:00Z">
              <w:r>
                <w:rPr>
                  <w:rFonts w:hint="eastAsia"/>
                  <w:bCs/>
                </w:rPr>
                <w:t>Frequency</w:t>
              </w:r>
            </w:ins>
          </w:p>
        </w:tc>
        <w:tc>
          <w:tcPr>
            <w:tcW w:w="939" w:type="pct"/>
            <w:tcPrChange w:id="350" w:author="JK " w:date="2024-01-22T15:46:00Z">
              <w:tcPr>
                <w:tcW w:w="1251" w:type="pct"/>
              </w:tcPr>
            </w:tcPrChange>
          </w:tcPr>
          <w:p w14:paraId="2F316222" w14:textId="77777777" w:rsidR="00C83509" w:rsidRDefault="00C83509" w:rsidP="00402A1F">
            <w:pPr>
              <w:pStyle w:val="TAH"/>
              <w:rPr>
                <w:ins w:id="351" w:author="JK " w:date="2024-01-22T15:38:00Z"/>
              </w:rPr>
            </w:pPr>
            <w:ins w:id="352" w:author="JK " w:date="2024-01-22T15:38:00Z">
              <w:r>
                <w:rPr>
                  <w:rFonts w:hint="eastAsia"/>
                  <w:bCs/>
                </w:rPr>
                <w:t>Bandwidth</w:t>
              </w:r>
            </w:ins>
          </w:p>
        </w:tc>
        <w:tc>
          <w:tcPr>
            <w:tcW w:w="736" w:type="pct"/>
            <w:tcPrChange w:id="353" w:author="JK " w:date="2024-01-22T15:46:00Z">
              <w:tcPr>
                <w:tcW w:w="859" w:type="pct"/>
              </w:tcPr>
            </w:tcPrChange>
          </w:tcPr>
          <w:p w14:paraId="148E903D" w14:textId="77777777" w:rsidR="00C83509" w:rsidRDefault="00C83509" w:rsidP="00402A1F">
            <w:pPr>
              <w:pStyle w:val="TAH"/>
              <w:rPr>
                <w:ins w:id="354" w:author="JK " w:date="2024-01-22T15:38:00Z"/>
                <w:bCs/>
              </w:rPr>
            </w:pPr>
            <w:ins w:id="355" w:author="JK " w:date="2024-01-22T15:38:00Z">
              <w:r>
                <w:rPr>
                  <w:bCs/>
                </w:rPr>
                <w:t>D</w:t>
              </w:r>
              <w:r>
                <w:rPr>
                  <w:rFonts w:hint="eastAsia"/>
                  <w:bCs/>
                </w:rPr>
                <w:t>uplex mode</w:t>
              </w:r>
            </w:ins>
          </w:p>
        </w:tc>
        <w:tc>
          <w:tcPr>
            <w:tcW w:w="1217" w:type="pct"/>
            <w:tcPrChange w:id="356" w:author="JK " w:date="2024-01-22T15:46:00Z">
              <w:tcPr>
                <w:tcW w:w="1251" w:type="pct"/>
              </w:tcPr>
            </w:tcPrChange>
          </w:tcPr>
          <w:p w14:paraId="3C403E7D" w14:textId="77777777" w:rsidR="00C83509" w:rsidRDefault="00C83509" w:rsidP="00402A1F">
            <w:pPr>
              <w:pStyle w:val="TAH"/>
              <w:rPr>
                <w:ins w:id="357" w:author="JK " w:date="2024-01-22T15:38:00Z"/>
                <w:bCs/>
              </w:rPr>
            </w:pPr>
            <w:ins w:id="358" w:author="JK " w:date="2024-01-22T15:38:00Z">
              <w:r>
                <w:rPr>
                  <w:rFonts w:hint="eastAsia"/>
                  <w:bCs/>
                </w:rPr>
                <w:t>Frequency reuse factor</w:t>
              </w:r>
            </w:ins>
          </w:p>
        </w:tc>
      </w:tr>
      <w:tr w:rsidR="00C83509" w14:paraId="719BC052" w14:textId="77777777" w:rsidTr="00402A1F">
        <w:trPr>
          <w:ins w:id="359" w:author="JK " w:date="2024-01-22T15:38:00Z"/>
        </w:trPr>
        <w:tc>
          <w:tcPr>
            <w:tcW w:w="901" w:type="pct"/>
            <w:tcPrChange w:id="360" w:author="JK " w:date="2024-01-22T15:46:00Z">
              <w:tcPr>
                <w:tcW w:w="936" w:type="pct"/>
              </w:tcPr>
            </w:tcPrChange>
          </w:tcPr>
          <w:p w14:paraId="24F82B82" w14:textId="77777777" w:rsidR="00C83509" w:rsidRDefault="00C83509" w:rsidP="00402A1F">
            <w:pPr>
              <w:pStyle w:val="TAC"/>
              <w:rPr>
                <w:ins w:id="361" w:author="JK " w:date="2024-01-22T15:38:00Z"/>
              </w:rPr>
            </w:pPr>
            <w:ins w:id="362" w:author="JK " w:date="2024-01-22T15:38:00Z">
              <w:r>
                <w:t xml:space="preserve">TN </w:t>
              </w:r>
              <w:r>
                <w:rPr>
                  <w:rFonts w:hint="eastAsia"/>
                </w:rPr>
                <w:t>Urban macro</w:t>
              </w:r>
            </w:ins>
          </w:p>
        </w:tc>
        <w:tc>
          <w:tcPr>
            <w:tcW w:w="1207" w:type="pct"/>
            <w:tcPrChange w:id="363" w:author="JK " w:date="2024-01-22T15:46:00Z">
              <w:tcPr>
                <w:tcW w:w="703" w:type="pct"/>
              </w:tcPr>
            </w:tcPrChange>
          </w:tcPr>
          <w:p w14:paraId="5FA9E7A0" w14:textId="77777777" w:rsidR="00C83509" w:rsidRDefault="00C83509" w:rsidP="00402A1F">
            <w:pPr>
              <w:pStyle w:val="TAC"/>
              <w:rPr>
                <w:ins w:id="364" w:author="JK " w:date="2024-01-22T15:38:00Z"/>
              </w:rPr>
            </w:pPr>
            <w:ins w:id="365" w:author="JK " w:date="2024-01-22T15:40:00Z">
              <w:r>
                <w:t>17/</w:t>
              </w:r>
            </w:ins>
            <w:ins w:id="366" w:author="JK " w:date="2024-01-22T15:38:00Z">
              <w:r>
                <w:rPr>
                  <w:rFonts w:hint="eastAsia"/>
                </w:rPr>
                <w:t>2</w:t>
              </w:r>
            </w:ins>
            <w:ins w:id="367" w:author="JK " w:date="2024-01-22T15:40:00Z">
              <w:r>
                <w:t>7</w:t>
              </w:r>
            </w:ins>
            <w:ins w:id="368" w:author="JK " w:date="2024-01-22T15:38:00Z">
              <w:r>
                <w:rPr>
                  <w:rFonts w:hint="eastAsia"/>
                </w:rPr>
                <w:t xml:space="preserve"> GHz</w:t>
              </w:r>
            </w:ins>
          </w:p>
        </w:tc>
        <w:tc>
          <w:tcPr>
            <w:tcW w:w="939" w:type="pct"/>
            <w:tcPrChange w:id="369" w:author="JK " w:date="2024-01-22T15:46:00Z">
              <w:tcPr>
                <w:tcW w:w="1251" w:type="pct"/>
              </w:tcPr>
            </w:tcPrChange>
          </w:tcPr>
          <w:p w14:paraId="1427D752" w14:textId="77777777" w:rsidR="00C83509" w:rsidRPr="00147143" w:rsidRDefault="00C83509" w:rsidP="00402A1F">
            <w:pPr>
              <w:pStyle w:val="TAC"/>
              <w:rPr>
                <w:ins w:id="370" w:author="JK " w:date="2024-01-22T15:38:00Z"/>
                <w:vertAlign w:val="superscript"/>
                <w:rPrChange w:id="371" w:author="JK " w:date="2024-01-22T15:42:00Z">
                  <w:rPr>
                    <w:ins w:id="372" w:author="JK " w:date="2024-01-22T15:38:00Z"/>
                  </w:rPr>
                </w:rPrChange>
              </w:rPr>
            </w:pPr>
            <w:ins w:id="373" w:author="JK " w:date="2024-01-22T15:38:00Z">
              <w:r>
                <w:t>20</w:t>
              </w:r>
            </w:ins>
            <w:ins w:id="374" w:author="JK " w:date="2024-01-22T15:40:00Z">
              <w:r>
                <w:t>0/400</w:t>
              </w:r>
            </w:ins>
            <w:ins w:id="375" w:author="JK " w:date="2024-01-22T15:38:00Z">
              <w:r>
                <w:t>MHz</w:t>
              </w:r>
            </w:ins>
            <w:ins w:id="376" w:author="JK " w:date="2024-01-22T15:42:00Z">
              <w:r>
                <w:rPr>
                  <w:rFonts w:asciiTheme="minorEastAsia" w:eastAsiaTheme="minorEastAsia" w:hAnsiTheme="minorEastAsia" w:hint="eastAsia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736" w:type="pct"/>
            <w:tcPrChange w:id="377" w:author="JK " w:date="2024-01-22T15:46:00Z">
              <w:tcPr>
                <w:tcW w:w="859" w:type="pct"/>
              </w:tcPr>
            </w:tcPrChange>
          </w:tcPr>
          <w:p w14:paraId="577C115F" w14:textId="77777777" w:rsidR="00C83509" w:rsidRDefault="00C83509" w:rsidP="00402A1F">
            <w:pPr>
              <w:pStyle w:val="TAC"/>
              <w:rPr>
                <w:ins w:id="378" w:author="JK " w:date="2024-01-22T15:38:00Z"/>
              </w:rPr>
            </w:pPr>
            <w:ins w:id="379" w:author="JK " w:date="2024-01-22T15:38:00Z">
              <w:r>
                <w:rPr>
                  <w:rFonts w:hint="eastAsia"/>
                </w:rPr>
                <w:t>TDD</w:t>
              </w:r>
            </w:ins>
          </w:p>
        </w:tc>
        <w:tc>
          <w:tcPr>
            <w:tcW w:w="1217" w:type="pct"/>
            <w:tcPrChange w:id="380" w:author="JK " w:date="2024-01-22T15:46:00Z">
              <w:tcPr>
                <w:tcW w:w="1251" w:type="pct"/>
              </w:tcPr>
            </w:tcPrChange>
          </w:tcPr>
          <w:p w14:paraId="4DB34646" w14:textId="77777777" w:rsidR="00C83509" w:rsidRDefault="00C83509" w:rsidP="00402A1F">
            <w:pPr>
              <w:pStyle w:val="TAC"/>
              <w:rPr>
                <w:ins w:id="381" w:author="JK " w:date="2024-01-22T15:38:00Z"/>
              </w:rPr>
            </w:pPr>
            <w:ins w:id="382" w:author="JK " w:date="2024-01-22T15:38:00Z">
              <w:r>
                <w:rPr>
                  <w:rFonts w:hint="eastAsia"/>
                </w:rPr>
                <w:t>1</w:t>
              </w:r>
            </w:ins>
          </w:p>
        </w:tc>
      </w:tr>
      <w:tr w:rsidR="00C83509" w14:paraId="151D21FF" w14:textId="77777777" w:rsidTr="00402A1F">
        <w:trPr>
          <w:ins w:id="383" w:author="JK " w:date="2024-01-22T15:38:00Z"/>
        </w:trPr>
        <w:tc>
          <w:tcPr>
            <w:tcW w:w="901" w:type="pct"/>
            <w:tcPrChange w:id="384" w:author="JK " w:date="2024-01-22T15:46:00Z">
              <w:tcPr>
                <w:tcW w:w="936" w:type="pct"/>
              </w:tcPr>
            </w:tcPrChange>
          </w:tcPr>
          <w:p w14:paraId="7F2E0245" w14:textId="77777777" w:rsidR="00C83509" w:rsidRDefault="00C83509" w:rsidP="00402A1F">
            <w:pPr>
              <w:pStyle w:val="TAC"/>
              <w:rPr>
                <w:ins w:id="385" w:author="JK " w:date="2024-01-22T15:38:00Z"/>
              </w:rPr>
            </w:pPr>
            <w:ins w:id="386" w:author="JK " w:date="2024-01-22T15:38:00Z">
              <w:r>
                <w:t>GEO</w:t>
              </w:r>
            </w:ins>
          </w:p>
        </w:tc>
        <w:tc>
          <w:tcPr>
            <w:tcW w:w="1207" w:type="pct"/>
            <w:tcPrChange w:id="387" w:author="JK " w:date="2024-01-22T15:46:00Z">
              <w:tcPr>
                <w:tcW w:w="703" w:type="pct"/>
              </w:tcPr>
            </w:tcPrChange>
          </w:tcPr>
          <w:p w14:paraId="231A1445" w14:textId="77777777" w:rsidR="00C83509" w:rsidRDefault="00C83509" w:rsidP="00402A1F">
            <w:pPr>
              <w:pStyle w:val="TAC"/>
              <w:rPr>
                <w:ins w:id="388" w:author="JK " w:date="2024-01-22T15:38:00Z"/>
              </w:rPr>
            </w:pPr>
            <w:ins w:id="389" w:author="JK " w:date="2024-01-22T15:41:00Z">
              <w:r>
                <w:t>17GHz (DL)/</w:t>
              </w:r>
            </w:ins>
            <w:ins w:id="390" w:author="JK " w:date="2024-01-22T15:38:00Z">
              <w:r>
                <w:rPr>
                  <w:rFonts w:hint="eastAsia"/>
                </w:rPr>
                <w:t>2</w:t>
              </w:r>
            </w:ins>
            <w:ins w:id="391" w:author="JK " w:date="2024-01-22T15:41:00Z">
              <w:r>
                <w:t>7</w:t>
              </w:r>
            </w:ins>
            <w:ins w:id="392" w:author="JK " w:date="2024-01-22T15:38:00Z">
              <w:r>
                <w:rPr>
                  <w:rFonts w:hint="eastAsia"/>
                </w:rPr>
                <w:t>GHz</w:t>
              </w:r>
            </w:ins>
            <w:ins w:id="393" w:author="JK " w:date="2024-01-22T15:41:00Z">
              <w:r>
                <w:t>(UL)</w:t>
              </w:r>
            </w:ins>
          </w:p>
        </w:tc>
        <w:tc>
          <w:tcPr>
            <w:tcW w:w="939" w:type="pct"/>
            <w:tcPrChange w:id="394" w:author="JK " w:date="2024-01-22T15:46:00Z">
              <w:tcPr>
                <w:tcW w:w="1251" w:type="pct"/>
              </w:tcPr>
            </w:tcPrChange>
          </w:tcPr>
          <w:p w14:paraId="3A8850A4" w14:textId="77777777" w:rsidR="00C83509" w:rsidRPr="00147143" w:rsidRDefault="00C83509" w:rsidP="00402A1F">
            <w:pPr>
              <w:pStyle w:val="TAC"/>
              <w:rPr>
                <w:ins w:id="395" w:author="JK " w:date="2024-01-22T15:38:00Z"/>
                <w:vertAlign w:val="superscript"/>
                <w:rPrChange w:id="396" w:author="JK " w:date="2024-01-22T15:42:00Z">
                  <w:rPr>
                    <w:ins w:id="397" w:author="JK " w:date="2024-01-22T15:38:00Z"/>
                  </w:rPr>
                </w:rPrChange>
              </w:rPr>
            </w:pPr>
            <w:ins w:id="398" w:author="JK " w:date="2024-01-22T15:40:00Z">
              <w:r>
                <w:t>200MHz</w:t>
              </w:r>
            </w:ins>
            <w:ins w:id="399" w:author="JK " w:date="2024-01-22T15:46:00Z">
              <w:r>
                <w:t xml:space="preserve"> per beam</w:t>
              </w:r>
            </w:ins>
          </w:p>
        </w:tc>
        <w:tc>
          <w:tcPr>
            <w:tcW w:w="736" w:type="pct"/>
            <w:tcPrChange w:id="400" w:author="JK " w:date="2024-01-22T15:46:00Z">
              <w:tcPr>
                <w:tcW w:w="859" w:type="pct"/>
              </w:tcPr>
            </w:tcPrChange>
          </w:tcPr>
          <w:p w14:paraId="1A8A788D" w14:textId="77777777" w:rsidR="00C83509" w:rsidRDefault="00C83509" w:rsidP="00402A1F">
            <w:pPr>
              <w:pStyle w:val="TAC"/>
              <w:rPr>
                <w:ins w:id="401" w:author="JK " w:date="2024-01-22T15:38:00Z"/>
              </w:rPr>
            </w:pPr>
            <w:ins w:id="402" w:author="JK " w:date="2024-01-22T15:38:00Z">
              <w:r>
                <w:rPr>
                  <w:rFonts w:hint="eastAsia"/>
                </w:rPr>
                <w:t>FDD</w:t>
              </w:r>
            </w:ins>
          </w:p>
        </w:tc>
        <w:tc>
          <w:tcPr>
            <w:tcW w:w="1217" w:type="pct"/>
            <w:tcPrChange w:id="403" w:author="JK " w:date="2024-01-22T15:46:00Z">
              <w:tcPr>
                <w:tcW w:w="1251" w:type="pct"/>
              </w:tcPr>
            </w:tcPrChange>
          </w:tcPr>
          <w:p w14:paraId="4D3F6BF3" w14:textId="77777777" w:rsidR="00C83509" w:rsidRPr="00147143" w:rsidRDefault="00C83509" w:rsidP="00402A1F">
            <w:pPr>
              <w:pStyle w:val="TAC"/>
              <w:rPr>
                <w:ins w:id="404" w:author="JK " w:date="2024-01-22T15:38:00Z"/>
                <w:vertAlign w:val="superscript"/>
                <w:rPrChange w:id="405" w:author="JK " w:date="2024-01-22T15:42:00Z">
                  <w:rPr>
                    <w:ins w:id="406" w:author="JK " w:date="2024-01-22T15:38:00Z"/>
                  </w:rPr>
                </w:rPrChange>
              </w:rPr>
            </w:pPr>
            <w:ins w:id="407" w:author="JK " w:date="2024-01-22T15:39:00Z">
              <w:r>
                <w:t>2</w:t>
              </w:r>
            </w:ins>
            <w:ins w:id="408" w:author="JK " w:date="2024-01-22T15:42:00Z">
              <w:r>
                <w:rPr>
                  <w:rFonts w:asciiTheme="minorEastAsia" w:eastAsiaTheme="minorEastAsia" w:hAnsiTheme="minorEastAsia" w:hint="eastAsia"/>
                  <w:vertAlign w:val="superscript"/>
                  <w:lang w:eastAsia="zh-CN"/>
                </w:rPr>
                <w:t>2</w:t>
              </w:r>
            </w:ins>
          </w:p>
        </w:tc>
      </w:tr>
      <w:tr w:rsidR="00C83509" w14:paraId="589293EF" w14:textId="77777777" w:rsidTr="00402A1F">
        <w:trPr>
          <w:ins w:id="409" w:author="JK " w:date="2024-01-22T15:38:00Z"/>
        </w:trPr>
        <w:tc>
          <w:tcPr>
            <w:tcW w:w="901" w:type="pct"/>
            <w:tcPrChange w:id="410" w:author="JK " w:date="2024-01-22T15:46:00Z">
              <w:tcPr>
                <w:tcW w:w="936" w:type="pct"/>
              </w:tcPr>
            </w:tcPrChange>
          </w:tcPr>
          <w:p w14:paraId="19ADE983" w14:textId="77777777" w:rsidR="00C83509" w:rsidRDefault="00C83509" w:rsidP="00402A1F">
            <w:pPr>
              <w:pStyle w:val="TAC"/>
              <w:rPr>
                <w:ins w:id="411" w:author="JK " w:date="2024-01-22T15:38:00Z"/>
              </w:rPr>
            </w:pPr>
            <w:ins w:id="412" w:author="JK " w:date="2024-01-22T15:38:00Z">
              <w:r>
                <w:rPr>
                  <w:rFonts w:hint="eastAsia"/>
                </w:rPr>
                <w:t>LEO</w:t>
              </w:r>
            </w:ins>
          </w:p>
        </w:tc>
        <w:tc>
          <w:tcPr>
            <w:tcW w:w="1207" w:type="pct"/>
            <w:tcPrChange w:id="413" w:author="JK " w:date="2024-01-22T15:46:00Z">
              <w:tcPr>
                <w:tcW w:w="703" w:type="pct"/>
              </w:tcPr>
            </w:tcPrChange>
          </w:tcPr>
          <w:p w14:paraId="3FE41112" w14:textId="77777777" w:rsidR="00C83509" w:rsidRDefault="00C83509" w:rsidP="00402A1F">
            <w:pPr>
              <w:pStyle w:val="TAC"/>
              <w:rPr>
                <w:ins w:id="414" w:author="JK " w:date="2024-01-22T15:38:00Z"/>
              </w:rPr>
            </w:pPr>
            <w:ins w:id="415" w:author="JK " w:date="2024-01-22T15:42:00Z">
              <w:r>
                <w:t>17GHz (DL)/</w:t>
              </w:r>
              <w:r>
                <w:rPr>
                  <w:rFonts w:hint="eastAsia"/>
                </w:rPr>
                <w:t>2</w:t>
              </w:r>
              <w:r>
                <w:t>7</w:t>
              </w:r>
              <w:r>
                <w:rPr>
                  <w:rFonts w:hint="eastAsia"/>
                </w:rPr>
                <w:t>GHz</w:t>
              </w:r>
              <w:r>
                <w:t>(UL)</w:t>
              </w:r>
            </w:ins>
          </w:p>
        </w:tc>
        <w:tc>
          <w:tcPr>
            <w:tcW w:w="939" w:type="pct"/>
            <w:tcPrChange w:id="416" w:author="JK " w:date="2024-01-22T15:46:00Z">
              <w:tcPr>
                <w:tcW w:w="1251" w:type="pct"/>
              </w:tcPr>
            </w:tcPrChange>
          </w:tcPr>
          <w:p w14:paraId="2B6FA825" w14:textId="77777777" w:rsidR="00C83509" w:rsidRPr="00147143" w:rsidRDefault="00C83509" w:rsidP="00402A1F">
            <w:pPr>
              <w:pStyle w:val="TAC"/>
              <w:rPr>
                <w:ins w:id="417" w:author="JK " w:date="2024-01-22T15:38:00Z"/>
                <w:vertAlign w:val="superscript"/>
                <w:rPrChange w:id="418" w:author="JK " w:date="2024-01-22T15:42:00Z">
                  <w:rPr>
                    <w:ins w:id="419" w:author="JK " w:date="2024-01-22T15:38:00Z"/>
                  </w:rPr>
                </w:rPrChange>
              </w:rPr>
            </w:pPr>
            <w:ins w:id="420" w:author="JK " w:date="2024-01-22T15:46:00Z">
              <w:r>
                <w:t>200MHz per beam</w:t>
              </w:r>
            </w:ins>
          </w:p>
        </w:tc>
        <w:tc>
          <w:tcPr>
            <w:tcW w:w="736" w:type="pct"/>
            <w:tcPrChange w:id="421" w:author="JK " w:date="2024-01-22T15:46:00Z">
              <w:tcPr>
                <w:tcW w:w="859" w:type="pct"/>
              </w:tcPr>
            </w:tcPrChange>
          </w:tcPr>
          <w:p w14:paraId="75926DA7" w14:textId="77777777" w:rsidR="00C83509" w:rsidRDefault="00C83509" w:rsidP="00402A1F">
            <w:pPr>
              <w:pStyle w:val="TAC"/>
              <w:rPr>
                <w:ins w:id="422" w:author="JK " w:date="2024-01-22T15:38:00Z"/>
              </w:rPr>
            </w:pPr>
            <w:ins w:id="423" w:author="JK " w:date="2024-01-22T15:38:00Z">
              <w:r>
                <w:rPr>
                  <w:rFonts w:hint="eastAsia"/>
                </w:rPr>
                <w:t>FDD</w:t>
              </w:r>
            </w:ins>
          </w:p>
        </w:tc>
        <w:tc>
          <w:tcPr>
            <w:tcW w:w="1217" w:type="pct"/>
            <w:tcPrChange w:id="424" w:author="JK " w:date="2024-01-22T15:46:00Z">
              <w:tcPr>
                <w:tcW w:w="1251" w:type="pct"/>
              </w:tcPr>
            </w:tcPrChange>
          </w:tcPr>
          <w:p w14:paraId="0D85942F" w14:textId="77777777" w:rsidR="00C83509" w:rsidRPr="00147143" w:rsidRDefault="00C83509" w:rsidP="00402A1F">
            <w:pPr>
              <w:pStyle w:val="TAC"/>
              <w:rPr>
                <w:ins w:id="425" w:author="JK " w:date="2024-01-22T15:38:00Z"/>
                <w:vertAlign w:val="superscript"/>
                <w:rPrChange w:id="426" w:author="JK " w:date="2024-01-22T15:42:00Z">
                  <w:rPr>
                    <w:ins w:id="427" w:author="JK " w:date="2024-01-22T15:38:00Z"/>
                  </w:rPr>
                </w:rPrChange>
              </w:rPr>
            </w:pPr>
            <w:ins w:id="428" w:author="JK " w:date="2024-01-22T15:39:00Z">
              <w:r>
                <w:t>2</w:t>
              </w:r>
            </w:ins>
            <w:ins w:id="429" w:author="JK " w:date="2024-01-22T15:42:00Z">
              <w:r>
                <w:rPr>
                  <w:rFonts w:asciiTheme="minorEastAsia" w:eastAsiaTheme="minorEastAsia" w:hAnsiTheme="minorEastAsia" w:hint="eastAsia"/>
                  <w:vertAlign w:val="superscript"/>
                  <w:lang w:eastAsia="zh-CN"/>
                </w:rPr>
                <w:t>2</w:t>
              </w:r>
            </w:ins>
          </w:p>
        </w:tc>
      </w:tr>
      <w:tr w:rsidR="00C83509" w14:paraId="3A679F66" w14:textId="77777777" w:rsidTr="00402A1F">
        <w:trPr>
          <w:ins w:id="430" w:author="JK " w:date="2024-01-22T15:38:00Z"/>
        </w:trPr>
        <w:tc>
          <w:tcPr>
            <w:tcW w:w="5000" w:type="pct"/>
            <w:gridSpan w:val="5"/>
          </w:tcPr>
          <w:p w14:paraId="0A420EE5" w14:textId="77777777" w:rsidR="00C83509" w:rsidRPr="00CA6434" w:rsidRDefault="00C83509" w:rsidP="00402A1F">
            <w:pPr>
              <w:pStyle w:val="TAN"/>
              <w:rPr>
                <w:ins w:id="431" w:author="JK " w:date="2024-01-22T15:42:00Z"/>
                <w:rFonts w:eastAsiaTheme="minorEastAsia"/>
                <w:lang w:eastAsia="zh-CN"/>
                <w:rPrChange w:id="432" w:author="JK " w:date="2024-01-22T15:46:00Z">
                  <w:rPr>
                    <w:ins w:id="433" w:author="JK " w:date="2024-01-22T15:42:00Z"/>
                  </w:rPr>
                </w:rPrChange>
              </w:rPr>
            </w:pPr>
            <w:ins w:id="434" w:author="JK " w:date="2024-01-22T15:38:00Z">
              <w:r>
                <w:rPr>
                  <w:rFonts w:hint="eastAsia"/>
                </w:rPr>
                <w:t>N</w:t>
              </w:r>
              <w:r>
                <w:t>OT</w:t>
              </w:r>
            </w:ins>
            <w:ins w:id="435" w:author="JK " w:date="2024-01-22T15:43:00Z">
              <w:r>
                <w:t>E1</w:t>
              </w:r>
            </w:ins>
            <w:ins w:id="436" w:author="JK " w:date="2024-01-22T15:38:00Z">
              <w:r>
                <w:rPr>
                  <w:rFonts w:hint="eastAsia"/>
                </w:rPr>
                <w:t>:</w:t>
              </w:r>
              <w:r>
                <w:tab/>
              </w:r>
            </w:ins>
            <w:ins w:id="437" w:author="JK " w:date="2024-01-22T15:43:00Z">
              <w:r w:rsidRPr="00147143">
                <w:t>Use the same channel BW for TN and NTN</w:t>
              </w:r>
            </w:ins>
            <w:ins w:id="438" w:author="JK " w:date="2024-01-22T15:38:00Z">
              <w:r>
                <w:t>.</w:t>
              </w:r>
            </w:ins>
            <w:ins w:id="439" w:author="JK " w:date="2024-01-22T15:44:00Z">
              <w:r>
                <w:t xml:space="preserve"> </w:t>
              </w:r>
            </w:ins>
            <w:ins w:id="440" w:author="JK " w:date="2024-01-22T15:46:00Z">
              <w:r>
                <w:t xml:space="preserve">TN 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 xml:space="preserve">00MHz is the baseline for </w:t>
              </w:r>
            </w:ins>
            <w:ins w:id="441" w:author="JK " w:date="2024-01-22T15:47:00Z">
              <w:r>
                <w:rPr>
                  <w:rFonts w:eastAsiaTheme="minorEastAsia"/>
                  <w:lang w:eastAsia="zh-CN"/>
                </w:rPr>
                <w:t xml:space="preserve">study and TN 400MHz is with second </w:t>
              </w:r>
              <w:proofErr w:type="spellStart"/>
              <w:r>
                <w:rPr>
                  <w:rFonts w:eastAsiaTheme="minorEastAsia"/>
                  <w:lang w:eastAsia="zh-CN"/>
                </w:rPr>
                <w:t>priotiry</w:t>
              </w:r>
              <w:proofErr w:type="spellEnd"/>
              <w:r>
                <w:rPr>
                  <w:rFonts w:eastAsiaTheme="minorEastAsia"/>
                  <w:lang w:eastAsia="zh-CN"/>
                </w:rPr>
                <w:t xml:space="preserve"> for study.</w:t>
              </w:r>
            </w:ins>
          </w:p>
          <w:p w14:paraId="23421D37" w14:textId="77777777" w:rsidR="00C83509" w:rsidRPr="00147143" w:rsidRDefault="00C83509">
            <w:pPr>
              <w:keepNext/>
              <w:keepLines/>
              <w:spacing w:after="0"/>
              <w:ind w:left="851" w:hanging="851"/>
              <w:rPr>
                <w:ins w:id="442" w:author="JK " w:date="2024-01-22T15:38:00Z"/>
                <w:rFonts w:eastAsiaTheme="minorEastAsia"/>
                <w:rPrChange w:id="443" w:author="JK " w:date="2024-01-22T15:43:00Z">
                  <w:rPr>
                    <w:ins w:id="444" w:author="JK " w:date="2024-01-22T15:38:00Z"/>
                  </w:rPr>
                </w:rPrChange>
              </w:rPr>
              <w:pPrChange w:id="445" w:author="JK " w:date="2024-01-22T15:48:00Z">
                <w:pPr>
                  <w:pStyle w:val="TAN"/>
                </w:pPr>
              </w:pPrChange>
            </w:pPr>
            <w:ins w:id="446" w:author="JK " w:date="2024-01-22T15:43:00Z">
              <w:r w:rsidRPr="00147143">
                <w:rPr>
                  <w:rFonts w:ascii="Arial" w:eastAsiaTheme="minorEastAsia" w:hAnsi="Arial" w:hint="eastAsia"/>
                  <w:sz w:val="18"/>
                </w:rPr>
                <w:t>N</w:t>
              </w:r>
              <w:r w:rsidRPr="00147143">
                <w:rPr>
                  <w:rFonts w:ascii="Arial" w:eastAsiaTheme="minorEastAsia" w:hAnsi="Arial"/>
                  <w:sz w:val="18"/>
                </w:rPr>
                <w:t>OTE</w:t>
              </w:r>
              <w:r>
                <w:rPr>
                  <w:rFonts w:ascii="Arial" w:eastAsiaTheme="minorEastAsia" w:hAnsi="Arial"/>
                  <w:sz w:val="18"/>
                </w:rPr>
                <w:t>2</w:t>
              </w:r>
              <w:r w:rsidRPr="00147143">
                <w:rPr>
                  <w:rFonts w:ascii="Arial" w:eastAsiaTheme="minorEastAsia" w:hAnsi="Arial" w:hint="eastAsia"/>
                  <w:sz w:val="18"/>
                </w:rPr>
                <w:t>:</w:t>
              </w:r>
              <w:r w:rsidRPr="00147143">
                <w:rPr>
                  <w:rFonts w:ascii="Arial" w:eastAsiaTheme="minorEastAsia" w:hAnsi="Arial"/>
                  <w:sz w:val="18"/>
                </w:rPr>
                <w:tab/>
              </w:r>
            </w:ins>
            <w:ins w:id="447" w:author="JK " w:date="2024-01-22T15:48:00Z">
              <w:r>
                <w:rPr>
                  <w:rFonts w:ascii="Arial" w:eastAsiaTheme="minorEastAsia" w:hAnsi="Arial"/>
                  <w:sz w:val="18"/>
                </w:rPr>
                <w:t xml:space="preserve">FRF=1 with single polarization has been adopted for calibration. </w:t>
              </w:r>
              <w:r w:rsidRPr="00CA6434">
                <w:rPr>
                  <w:rFonts w:ascii="Arial" w:eastAsiaTheme="minorEastAsia" w:hAnsi="Arial"/>
                  <w:sz w:val="18"/>
                </w:rPr>
                <w:t></w:t>
              </w:r>
              <w:r w:rsidRPr="00CA6434">
                <w:rPr>
                  <w:rFonts w:ascii="Arial" w:eastAsiaTheme="minorEastAsia" w:hAnsi="Arial"/>
                  <w:sz w:val="18"/>
                </w:rPr>
                <w:tab/>
                <w:t>For co-existence simulation, assume FRF=2 with two polarizations (RHCP, LHCP). The polarization isolation is assumed to be ideal.</w:t>
              </w:r>
            </w:ins>
          </w:p>
        </w:tc>
      </w:tr>
    </w:tbl>
    <w:p w14:paraId="345ACC6B" w14:textId="77777777" w:rsidR="00C83509" w:rsidRDefault="00C83509" w:rsidP="00C83509">
      <w:pPr>
        <w:rPr>
          <w:ins w:id="448" w:author="JK " w:date="2024-01-22T15:49:00Z"/>
        </w:rPr>
      </w:pPr>
    </w:p>
    <w:p w14:paraId="1A60FFD6" w14:textId="77777777" w:rsidR="00C83509" w:rsidRDefault="00C83509" w:rsidP="00C83509">
      <w:pPr>
        <w:pStyle w:val="2"/>
        <w:ind w:left="432" w:hanging="432"/>
        <w:rPr>
          <w:ins w:id="449" w:author="JK " w:date="2024-01-22T15:50:00Z"/>
          <w:lang w:eastAsia="zh-CN"/>
        </w:rPr>
      </w:pPr>
      <w:ins w:id="450" w:author="JK " w:date="2024-01-24T16:32:00Z">
        <w:r>
          <w:t>6a.2</w:t>
        </w:r>
      </w:ins>
      <w:ins w:id="451" w:author="JK " w:date="2024-01-22T15:49:00Z">
        <w:r>
          <w:tab/>
          <w:t xml:space="preserve">Co-existence simulation </w:t>
        </w:r>
        <w:bookmarkStart w:id="452" w:name="_Toc79091614"/>
        <w:r>
          <w:rPr>
            <w:rFonts w:hint="eastAsia"/>
            <w:lang w:eastAsia="zh-CN"/>
          </w:rPr>
          <w:t>assumption</w:t>
        </w:r>
        <w:bookmarkEnd w:id="452"/>
        <w:r>
          <w:rPr>
            <w:lang w:eastAsia="zh-CN"/>
          </w:rPr>
          <w:t xml:space="preserve"> </w:t>
        </w:r>
      </w:ins>
      <w:ins w:id="453" w:author="JK " w:date="2024-01-25T13:45:00Z">
        <w:r>
          <w:rPr>
            <w:lang w:eastAsia="zh-CN"/>
          </w:rPr>
          <w:t>for</w:t>
        </w:r>
      </w:ins>
      <w:ins w:id="454" w:author="JK " w:date="2024-01-22T15:50:00Z">
        <w:r>
          <w:rPr>
            <w:lang w:eastAsia="zh-CN"/>
          </w:rPr>
          <w:t xml:space="preserve"> </w:t>
        </w:r>
      </w:ins>
      <w:ins w:id="455" w:author="JK " w:date="2024-01-25T13:44:00Z">
        <w:r>
          <w:rPr>
            <w:lang w:eastAsia="zh-CN"/>
          </w:rPr>
          <w:t>17/27</w:t>
        </w:r>
      </w:ins>
      <w:ins w:id="456" w:author="JK " w:date="2024-01-22T15:50:00Z">
        <w:r>
          <w:rPr>
            <w:lang w:eastAsia="zh-CN"/>
          </w:rPr>
          <w:t>GHz</w:t>
        </w:r>
      </w:ins>
    </w:p>
    <w:p w14:paraId="16437BDA" w14:textId="77777777" w:rsidR="00C83509" w:rsidRPr="00CA6434" w:rsidRDefault="00C83509" w:rsidP="00C8350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457" w:author="JK " w:date="2024-01-22T15:50:00Z"/>
          <w:rFonts w:ascii="Arial" w:eastAsia="Times New Roman" w:hAnsi="Arial"/>
          <w:sz w:val="28"/>
          <w:lang w:eastAsia="zh-CN"/>
        </w:rPr>
      </w:pPr>
      <w:ins w:id="458" w:author="JK " w:date="2024-01-24T16:32:00Z">
        <w:r>
          <w:rPr>
            <w:rFonts w:ascii="Arial" w:eastAsia="Times New Roman" w:hAnsi="Arial" w:cs="Arial"/>
            <w:sz w:val="28"/>
            <w:lang w:eastAsia="zh-CN"/>
          </w:rPr>
          <w:t>6a.2</w:t>
        </w:r>
      </w:ins>
      <w:ins w:id="459" w:author="JK " w:date="2024-01-22T15:50:00Z">
        <w:r w:rsidRPr="00CA6434">
          <w:rPr>
            <w:rFonts w:ascii="Arial" w:eastAsia="Times New Roman" w:hAnsi="Arial" w:cs="Arial"/>
            <w:sz w:val="28"/>
            <w:lang w:eastAsia="zh-CN"/>
          </w:rPr>
          <w:t>.1</w:t>
        </w:r>
        <w:r w:rsidRPr="00CA6434">
          <w:rPr>
            <w:rFonts w:ascii="Arial" w:eastAsia="Times New Roman" w:hAnsi="Arial" w:cs="Arial"/>
            <w:sz w:val="28"/>
            <w:lang w:eastAsia="zh-CN"/>
          </w:rPr>
          <w:tab/>
          <w:t>Network layout model</w:t>
        </w:r>
      </w:ins>
    </w:p>
    <w:p w14:paraId="35F31C22" w14:textId="77777777" w:rsidR="00C83509" w:rsidRPr="00CA6434" w:rsidRDefault="00C83509" w:rsidP="00C835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60" w:author="JK " w:date="2024-01-22T15:50:00Z"/>
          <w:rFonts w:ascii="Arial" w:eastAsia="Times New Roman" w:hAnsi="Arial" w:cs="Arial"/>
          <w:b/>
          <w:sz w:val="24"/>
          <w:lang w:eastAsia="en-GB"/>
        </w:rPr>
      </w:pPr>
      <w:bookmarkStart w:id="461" w:name="_Toc87889241"/>
      <w:bookmarkStart w:id="462" w:name="_Toc94170342"/>
      <w:bookmarkStart w:id="463" w:name="_Toc104122344"/>
      <w:bookmarkStart w:id="464" w:name="_Toc104210150"/>
      <w:bookmarkStart w:id="465" w:name="_Toc104502862"/>
      <w:bookmarkStart w:id="466" w:name="_Toc106127622"/>
      <w:bookmarkStart w:id="467" w:name="_Toc115087915"/>
      <w:bookmarkStart w:id="468" w:name="_Toc115088071"/>
      <w:bookmarkStart w:id="469" w:name="_Toc130321444"/>
      <w:bookmarkStart w:id="470" w:name="_Toc130321598"/>
      <w:bookmarkStart w:id="471" w:name="_Toc130321752"/>
      <w:bookmarkStart w:id="472" w:name="_Toc130322119"/>
      <w:ins w:id="473" w:author="JK " w:date="2024-01-24T16:32:00Z">
        <w:r>
          <w:rPr>
            <w:rFonts w:ascii="Arial" w:eastAsia="Times New Roman" w:hAnsi="Arial" w:cs="Arial"/>
            <w:sz w:val="24"/>
            <w:lang w:eastAsia="en-GB"/>
          </w:rPr>
          <w:t>6a.2</w:t>
        </w:r>
      </w:ins>
      <w:ins w:id="474" w:author="JK " w:date="2024-01-22T15:50:00Z">
        <w:r w:rsidRPr="00CA6434">
          <w:rPr>
            <w:rFonts w:ascii="Arial" w:eastAsia="Times New Roman" w:hAnsi="Arial" w:cs="Arial"/>
            <w:sz w:val="24"/>
            <w:lang w:eastAsia="en-GB"/>
          </w:rPr>
          <w:t>.1.1</w:t>
        </w:r>
        <w:r w:rsidRPr="00CA6434">
          <w:rPr>
            <w:rFonts w:ascii="Arial" w:eastAsia="Times New Roman" w:hAnsi="Arial" w:cs="Arial"/>
            <w:sz w:val="24"/>
            <w:lang w:eastAsia="en-GB"/>
          </w:rPr>
          <w:tab/>
          <w:t>Co-existence between NTN satellite and TN</w:t>
        </w:r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</w:ins>
    </w:p>
    <w:p w14:paraId="4A8B1832" w14:textId="77777777" w:rsidR="00C83509" w:rsidRDefault="00C83509" w:rsidP="00C83509">
      <w:pPr>
        <w:spacing w:after="120"/>
        <w:rPr>
          <w:ins w:id="475" w:author="JK " w:date="2024-01-22T15:56:00Z"/>
          <w:b/>
          <w:u w:val="single"/>
          <w:lang w:eastAsia="zh-CN"/>
        </w:rPr>
      </w:pPr>
      <w:ins w:id="476" w:author="JK " w:date="2024-01-22T15:56:00Z">
        <w:r>
          <w:t>C</w:t>
        </w:r>
        <w:r>
          <w:rPr>
            <w:rFonts w:hint="eastAsia"/>
          </w:rPr>
          <w:t>ellular cell structure is considered for both NTN and TN network layout.</w:t>
        </w:r>
      </w:ins>
    </w:p>
    <w:p w14:paraId="552C19D1" w14:textId="77777777" w:rsidR="00C83509" w:rsidRPr="00DA1FC7" w:rsidRDefault="00C83509">
      <w:pPr>
        <w:rPr>
          <w:ins w:id="477" w:author="JK " w:date="2024-01-22T15:49:00Z"/>
          <w:lang w:eastAsia="zh-CN"/>
        </w:rPr>
        <w:pPrChange w:id="478" w:author="JK " w:date="2024-01-22T15:50:00Z">
          <w:pPr>
            <w:pStyle w:val="2"/>
            <w:ind w:left="432" w:hanging="432"/>
          </w:pPr>
        </w:pPrChange>
      </w:pPr>
      <w:ins w:id="479" w:author="JK " w:date="2024-01-22T15:56:00Z">
        <w:r>
          <w:rPr>
            <w:lang w:val="en-US" w:eastAsia="zh-CN"/>
          </w:rPr>
          <w:t>Referring to TR 38.811 Section 6.3 and Annex A, a 3D global coordinate system is considered (Earth-</w:t>
        </w:r>
        <w:proofErr w:type="spellStart"/>
        <w:r>
          <w:rPr>
            <w:lang w:val="en-US" w:eastAsia="zh-CN"/>
          </w:rPr>
          <w:t>Centred</w:t>
        </w:r>
        <w:proofErr w:type="spellEnd"/>
        <w:r>
          <w:rPr>
            <w:lang w:val="en-US" w:eastAsia="zh-CN"/>
          </w:rPr>
          <w:t xml:space="preserve"> Earth Fixed) for simulating NTN beams direction and location on the earth surface. It means the NTN beam location, TN randomly dropping location are generated with a set of three parameters (</w:t>
        </w:r>
        <w:proofErr w:type="spellStart"/>
        <w:r>
          <w:rPr>
            <w:lang w:val="en-US" w:eastAsia="zh-CN"/>
          </w:rPr>
          <w:t>x</w:t>
        </w:r>
        <w:proofErr w:type="gramStart"/>
        <w:r>
          <w:rPr>
            <w:lang w:val="en-US" w:eastAsia="zh-CN"/>
          </w:rPr>
          <w:t>,y,z</w:t>
        </w:r>
        <w:proofErr w:type="spellEnd"/>
        <w:proofErr w:type="gramEnd"/>
        <w:r>
          <w:rPr>
            <w:lang w:val="en-US" w:eastAsia="zh-CN"/>
          </w:rPr>
          <w:t>)</w:t>
        </w:r>
      </w:ins>
    </w:p>
    <w:p w14:paraId="17E75719" w14:textId="77777777" w:rsidR="00C83509" w:rsidRDefault="00C83509" w:rsidP="00C83509">
      <w:pPr>
        <w:rPr>
          <w:ins w:id="480" w:author="JK " w:date="2024-01-22T15:56:00Z"/>
          <w:rFonts w:eastAsia="等线"/>
        </w:rPr>
      </w:pPr>
      <w:ins w:id="481" w:author="JK " w:date="2024-01-22T15:56:00Z">
        <w:r>
          <w:rPr>
            <w:rFonts w:eastAsia="等线"/>
          </w:rPr>
          <w:t xml:space="preserve">Deployment of NTN satellite and TN cells and UEs for co-existence study is listed in Table </w:t>
        </w:r>
      </w:ins>
      <w:ins w:id="482" w:author="JK " w:date="2024-01-24T16:32:00Z">
        <w:r>
          <w:rPr>
            <w:rFonts w:eastAsia="等线"/>
          </w:rPr>
          <w:t>6a.2</w:t>
        </w:r>
      </w:ins>
      <w:ins w:id="483" w:author="JK " w:date="2024-01-22T15:56:00Z">
        <w:r>
          <w:rPr>
            <w:rFonts w:eastAsia="等线"/>
          </w:rPr>
          <w:t xml:space="preserve">.1.1-1. </w:t>
        </w:r>
      </w:ins>
    </w:p>
    <w:p w14:paraId="21050A57" w14:textId="77777777" w:rsidR="00C83509" w:rsidRDefault="00C83509" w:rsidP="00C83509">
      <w:pPr>
        <w:pStyle w:val="TH"/>
        <w:rPr>
          <w:ins w:id="484" w:author="JK " w:date="2024-01-22T15:58:00Z"/>
        </w:rPr>
      </w:pPr>
      <w:ins w:id="485" w:author="JK " w:date="2024-01-22T15:58:00Z">
        <w:r>
          <w:t xml:space="preserve">Table </w:t>
        </w:r>
      </w:ins>
      <w:ins w:id="486" w:author="JK " w:date="2024-01-24T16:32:00Z">
        <w:r>
          <w:t>6a.2</w:t>
        </w:r>
      </w:ins>
      <w:ins w:id="487" w:author="JK " w:date="2024-01-22T15:58:00Z">
        <w:r>
          <w:t>.1.1-1</w:t>
        </w:r>
        <w:r>
          <w:rPr>
            <w:rFonts w:hint="eastAsia"/>
            <w:lang w:eastAsia="zh-CN"/>
          </w:rPr>
          <w:t>:</w:t>
        </w:r>
        <w:r>
          <w:tab/>
          <w:t>Network and UE deployment</w:t>
        </w:r>
      </w:ins>
    </w:p>
    <w:tbl>
      <w:tblPr>
        <w:tblW w:w="5271" w:type="pct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134"/>
        <w:gridCol w:w="710"/>
        <w:gridCol w:w="2486"/>
        <w:gridCol w:w="2052"/>
        <w:gridCol w:w="2056"/>
      </w:tblGrid>
      <w:tr w:rsidR="00C83509" w:rsidRPr="00D53A71" w14:paraId="65C5710D" w14:textId="77777777" w:rsidTr="00402A1F">
        <w:trPr>
          <w:ins w:id="488" w:author="JK " w:date="2024-01-22T15:58:00Z"/>
        </w:trPr>
        <w:tc>
          <w:tcPr>
            <w:tcW w:w="210" w:type="pct"/>
            <w:tcBorders>
              <w:bottom w:val="single" w:sz="8" w:space="0" w:color="000000"/>
            </w:tcBorders>
            <w:shd w:val="clear" w:color="auto" w:fill="D9E2F3"/>
            <w:vAlign w:val="center"/>
          </w:tcPr>
          <w:p w14:paraId="596A5E2E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489" w:author="JK " w:date="2024-01-22T15:58:00Z"/>
                <w:rFonts w:ascii="Arial" w:eastAsia="等线" w:hAnsi="Arial" w:cs="Arial"/>
                <w:b/>
                <w:bCs/>
                <w:sz w:val="18"/>
                <w:szCs w:val="18"/>
                <w:rPrChange w:id="490" w:author="JK " w:date="2024-01-22T15:58:00Z">
                  <w:rPr>
                    <w:ins w:id="491" w:author="JK " w:date="2024-01-22T15:58:00Z"/>
                    <w:rFonts w:eastAsia="等线"/>
                    <w:b/>
                    <w:bCs/>
                    <w:sz w:val="16"/>
                    <w:szCs w:val="16"/>
                  </w:rPr>
                </w:rPrChange>
              </w:rPr>
            </w:pPr>
            <w:ins w:id="492" w:author="JK " w:date="2024-01-22T15:58:00Z">
              <w:r w:rsidRPr="00D53A71">
                <w:rPr>
                  <w:rFonts w:ascii="Arial" w:eastAsia="等线" w:hAnsi="Arial" w:cs="Arial"/>
                  <w:b/>
                  <w:bCs/>
                  <w:sz w:val="18"/>
                  <w:szCs w:val="18"/>
                  <w:rPrChange w:id="493" w:author="JK " w:date="2024-01-22T15:58:00Z">
                    <w:rPr>
                      <w:rFonts w:eastAsia="等线"/>
                      <w:b/>
                      <w:bCs/>
                      <w:sz w:val="16"/>
                      <w:szCs w:val="16"/>
                    </w:rPr>
                  </w:rPrChange>
                </w:rPr>
                <w:t>No.</w:t>
              </w:r>
            </w:ins>
          </w:p>
        </w:tc>
        <w:tc>
          <w:tcPr>
            <w:tcW w:w="629" w:type="pct"/>
            <w:tcBorders>
              <w:bottom w:val="single" w:sz="8" w:space="0" w:color="000000"/>
            </w:tcBorders>
            <w:shd w:val="clear" w:color="auto" w:fill="D9E2F3"/>
            <w:vAlign w:val="center"/>
          </w:tcPr>
          <w:p w14:paraId="60ABFBDA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494" w:author="JK " w:date="2024-01-22T15:58:00Z"/>
                <w:rFonts w:ascii="Arial" w:eastAsia="等线" w:hAnsi="Arial" w:cs="Arial"/>
                <w:b/>
                <w:bCs/>
                <w:sz w:val="18"/>
                <w:szCs w:val="18"/>
                <w:rPrChange w:id="495" w:author="JK " w:date="2024-01-22T15:58:00Z">
                  <w:rPr>
                    <w:ins w:id="496" w:author="JK " w:date="2024-01-22T15:58:00Z"/>
                    <w:rFonts w:eastAsia="等线"/>
                    <w:b/>
                    <w:bCs/>
                    <w:sz w:val="16"/>
                    <w:szCs w:val="16"/>
                  </w:rPr>
                </w:rPrChange>
              </w:rPr>
            </w:pPr>
            <w:ins w:id="497" w:author="JK " w:date="2024-01-22T15:58:00Z">
              <w:r w:rsidRPr="00D53A71">
                <w:rPr>
                  <w:rFonts w:ascii="Arial" w:eastAsia="等线" w:hAnsi="Arial" w:cs="Arial"/>
                  <w:b/>
                  <w:bCs/>
                  <w:sz w:val="18"/>
                  <w:szCs w:val="18"/>
                  <w:rPrChange w:id="498" w:author="JK " w:date="2024-01-22T15:58:00Z">
                    <w:rPr>
                      <w:rFonts w:eastAsia="等线"/>
                      <w:b/>
                      <w:bCs/>
                      <w:sz w:val="16"/>
                      <w:szCs w:val="16"/>
                    </w:rPr>
                  </w:rPrChange>
                </w:rPr>
                <w:t>Combination</w:t>
              </w:r>
            </w:ins>
          </w:p>
        </w:tc>
        <w:tc>
          <w:tcPr>
            <w:tcW w:w="559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E9BEAD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499" w:author="JK " w:date="2024-01-22T15:58:00Z"/>
                <w:rFonts w:ascii="Arial" w:eastAsia="等线" w:hAnsi="Arial" w:cs="Arial"/>
                <w:sz w:val="18"/>
                <w:szCs w:val="18"/>
                <w:rPrChange w:id="500" w:author="JK " w:date="2024-01-22T15:58:00Z">
                  <w:rPr>
                    <w:ins w:id="501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502" w:author="JK " w:date="2024-01-22T15:58:00Z">
              <w:r w:rsidRPr="00D53A71">
                <w:rPr>
                  <w:rFonts w:ascii="Arial" w:eastAsia="等线" w:hAnsi="Arial" w:cs="Arial"/>
                  <w:b/>
                  <w:bCs/>
                  <w:sz w:val="18"/>
                  <w:szCs w:val="18"/>
                  <w:rPrChange w:id="503" w:author="JK " w:date="2024-01-22T15:58:00Z">
                    <w:rPr>
                      <w:rFonts w:eastAsia="等线"/>
                      <w:b/>
                      <w:bCs/>
                      <w:sz w:val="16"/>
                      <w:szCs w:val="16"/>
                    </w:rPr>
                  </w:rPrChange>
                </w:rPr>
                <w:t>Aggressor</w:t>
              </w:r>
            </w:ins>
          </w:p>
        </w:tc>
        <w:tc>
          <w:tcPr>
            <w:tcW w:w="350" w:type="pct"/>
            <w:shd w:val="clear" w:color="auto" w:fill="D9E2F3"/>
            <w:vAlign w:val="center"/>
          </w:tcPr>
          <w:p w14:paraId="6244BC93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504" w:author="JK " w:date="2024-01-22T15:58:00Z"/>
                <w:rFonts w:ascii="Arial" w:eastAsia="等线" w:hAnsi="Arial" w:cs="Arial"/>
                <w:sz w:val="18"/>
                <w:szCs w:val="18"/>
                <w:rPrChange w:id="505" w:author="JK " w:date="2024-01-22T15:58:00Z">
                  <w:rPr>
                    <w:ins w:id="506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507" w:author="JK " w:date="2024-01-22T15:58:00Z">
              <w:r w:rsidRPr="00D53A71">
                <w:rPr>
                  <w:rFonts w:ascii="Arial" w:eastAsia="等线" w:hAnsi="Arial" w:cs="Arial"/>
                  <w:b/>
                  <w:bCs/>
                  <w:sz w:val="18"/>
                  <w:szCs w:val="18"/>
                  <w:rPrChange w:id="508" w:author="JK " w:date="2024-01-22T15:58:00Z">
                    <w:rPr>
                      <w:rFonts w:eastAsia="等线"/>
                      <w:b/>
                      <w:bCs/>
                      <w:sz w:val="16"/>
                      <w:szCs w:val="16"/>
                    </w:rPr>
                  </w:rPrChange>
                </w:rPr>
                <w:t>Victim</w:t>
              </w:r>
            </w:ins>
          </w:p>
        </w:tc>
        <w:tc>
          <w:tcPr>
            <w:tcW w:w="1226" w:type="pct"/>
            <w:shd w:val="clear" w:color="auto" w:fill="D9E2F3"/>
            <w:vAlign w:val="center"/>
          </w:tcPr>
          <w:p w14:paraId="0203496B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509" w:author="JK " w:date="2024-01-22T15:58:00Z"/>
                <w:rFonts w:ascii="Arial" w:eastAsia="等线" w:hAnsi="Arial" w:cs="Arial"/>
                <w:b/>
                <w:bCs/>
                <w:sz w:val="18"/>
                <w:szCs w:val="18"/>
                <w:rPrChange w:id="510" w:author="JK " w:date="2024-01-22T15:58:00Z">
                  <w:rPr>
                    <w:ins w:id="511" w:author="JK " w:date="2024-01-22T15:58:00Z"/>
                    <w:rFonts w:eastAsia="等线"/>
                    <w:b/>
                    <w:bCs/>
                    <w:sz w:val="16"/>
                    <w:szCs w:val="16"/>
                  </w:rPr>
                </w:rPrChange>
              </w:rPr>
            </w:pPr>
            <w:ins w:id="512" w:author="JK " w:date="2024-01-22T15:58:00Z">
              <w:r w:rsidRPr="00D53A71">
                <w:rPr>
                  <w:rFonts w:ascii="Arial" w:eastAsia="等线" w:hAnsi="Arial" w:cs="Arial"/>
                  <w:b/>
                  <w:bCs/>
                  <w:sz w:val="18"/>
                  <w:szCs w:val="18"/>
                  <w:rPrChange w:id="513" w:author="JK " w:date="2024-01-22T15:58:00Z">
                    <w:rPr>
                      <w:rFonts w:eastAsia="等线"/>
                      <w:b/>
                      <w:bCs/>
                      <w:sz w:val="16"/>
                      <w:szCs w:val="16"/>
                    </w:rPr>
                  </w:rPrChange>
                </w:rPr>
                <w:t xml:space="preserve">Which NTN cell/UE to observe? </w:t>
              </w:r>
            </w:ins>
          </w:p>
        </w:tc>
        <w:tc>
          <w:tcPr>
            <w:tcW w:w="1012" w:type="pct"/>
            <w:shd w:val="clear" w:color="auto" w:fill="D9E2F3"/>
            <w:vAlign w:val="center"/>
          </w:tcPr>
          <w:p w14:paraId="53244491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514" w:author="JK " w:date="2024-01-22T15:58:00Z"/>
                <w:rFonts w:ascii="Arial" w:eastAsia="等线" w:hAnsi="Arial" w:cs="Arial"/>
                <w:b/>
                <w:bCs/>
                <w:sz w:val="18"/>
                <w:szCs w:val="18"/>
                <w:rPrChange w:id="515" w:author="JK " w:date="2024-01-22T15:58:00Z">
                  <w:rPr>
                    <w:ins w:id="516" w:author="JK " w:date="2024-01-22T15:58:00Z"/>
                    <w:rFonts w:eastAsia="等线"/>
                    <w:b/>
                    <w:bCs/>
                    <w:sz w:val="16"/>
                    <w:szCs w:val="16"/>
                  </w:rPr>
                </w:rPrChange>
              </w:rPr>
            </w:pPr>
            <w:ins w:id="517" w:author="JK " w:date="2024-01-22T15:58:00Z">
              <w:r w:rsidRPr="00D53A71">
                <w:rPr>
                  <w:rFonts w:ascii="Arial" w:eastAsia="等线" w:hAnsi="Arial" w:cs="Arial"/>
                  <w:b/>
                  <w:bCs/>
                  <w:sz w:val="18"/>
                  <w:szCs w:val="18"/>
                  <w:rPrChange w:id="518" w:author="JK " w:date="2024-01-22T15:58:00Z">
                    <w:rPr>
                      <w:rFonts w:eastAsia="等线"/>
                      <w:b/>
                      <w:bCs/>
                      <w:sz w:val="16"/>
                      <w:szCs w:val="16"/>
                    </w:rPr>
                  </w:rPrChange>
                </w:rPr>
                <w:t>Which TN/UE to observe?</w:t>
              </w:r>
            </w:ins>
          </w:p>
        </w:tc>
        <w:tc>
          <w:tcPr>
            <w:tcW w:w="1014" w:type="pct"/>
            <w:shd w:val="clear" w:color="auto" w:fill="D9E2F3"/>
            <w:vAlign w:val="center"/>
          </w:tcPr>
          <w:p w14:paraId="31675F72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519" w:author="JK " w:date="2024-01-22T15:58:00Z"/>
                <w:rFonts w:ascii="Arial" w:eastAsia="等线" w:hAnsi="Arial" w:cs="Arial"/>
                <w:b/>
                <w:bCs/>
                <w:sz w:val="18"/>
                <w:szCs w:val="18"/>
                <w:rPrChange w:id="520" w:author="JK " w:date="2024-01-22T15:58:00Z">
                  <w:rPr>
                    <w:ins w:id="521" w:author="JK " w:date="2024-01-22T15:58:00Z"/>
                    <w:rFonts w:eastAsia="等线"/>
                    <w:b/>
                    <w:bCs/>
                    <w:sz w:val="16"/>
                    <w:szCs w:val="16"/>
                  </w:rPr>
                </w:rPrChange>
              </w:rPr>
            </w:pPr>
            <w:ins w:id="522" w:author="JK " w:date="2024-01-22T15:58:00Z">
              <w:r w:rsidRPr="00D53A71">
                <w:rPr>
                  <w:rFonts w:ascii="Arial" w:eastAsia="等线" w:hAnsi="Arial" w:cs="Arial"/>
                  <w:b/>
                  <w:bCs/>
                  <w:sz w:val="18"/>
                  <w:szCs w:val="18"/>
                  <w:rPrChange w:id="523" w:author="JK " w:date="2024-01-22T15:58:00Z">
                    <w:rPr>
                      <w:rFonts w:eastAsia="等线"/>
                      <w:b/>
                      <w:bCs/>
                      <w:sz w:val="16"/>
                      <w:szCs w:val="16"/>
                    </w:rPr>
                  </w:rPrChange>
                </w:rPr>
                <w:t>Which TN cells in a TN to observe?</w:t>
              </w:r>
            </w:ins>
          </w:p>
        </w:tc>
      </w:tr>
      <w:tr w:rsidR="00C83509" w:rsidRPr="00D53A71" w14:paraId="063CE7C6" w14:textId="77777777" w:rsidTr="00402A1F">
        <w:trPr>
          <w:trHeight w:val="674"/>
          <w:ins w:id="524" w:author="JK " w:date="2024-01-22T15:58:00Z"/>
        </w:trPr>
        <w:tc>
          <w:tcPr>
            <w:tcW w:w="210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8EFB5A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525" w:author="JK " w:date="2024-01-22T15:58:00Z"/>
                <w:rFonts w:ascii="Arial" w:eastAsia="等线" w:hAnsi="Arial" w:cs="Arial"/>
                <w:sz w:val="18"/>
                <w:szCs w:val="18"/>
                <w:lang w:eastAsia="zh-CN"/>
                <w:rPrChange w:id="526" w:author="JK " w:date="2024-01-22T15:58:00Z">
                  <w:rPr>
                    <w:ins w:id="527" w:author="JK " w:date="2024-01-22T15:58:00Z"/>
                    <w:rFonts w:eastAsia="等线"/>
                    <w:sz w:val="16"/>
                    <w:szCs w:val="16"/>
                    <w:lang w:eastAsia="zh-CN"/>
                  </w:rPr>
                </w:rPrChange>
              </w:rPr>
            </w:pPr>
            <w:ins w:id="528" w:author="JK " w:date="2024-01-24T16:36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1a</w:t>
              </w:r>
            </w:ins>
          </w:p>
        </w:tc>
        <w:tc>
          <w:tcPr>
            <w:tcW w:w="629" w:type="pct"/>
            <w:shd w:val="clear" w:color="auto" w:fill="auto"/>
            <w:vAlign w:val="center"/>
          </w:tcPr>
          <w:p w14:paraId="224DA0A9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529" w:author="JK " w:date="2024-01-22T15:58:00Z"/>
                <w:rFonts w:ascii="Arial" w:eastAsia="等线" w:hAnsi="Arial" w:cs="Arial"/>
                <w:sz w:val="18"/>
                <w:szCs w:val="18"/>
                <w:rPrChange w:id="530" w:author="JK " w:date="2024-01-22T15:58:00Z">
                  <w:rPr>
                    <w:ins w:id="531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532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533" w:author="JK " w:date="2024-01-22T15:58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TN with NTN</w:t>
              </w:r>
            </w:ins>
          </w:p>
        </w:tc>
        <w:tc>
          <w:tcPr>
            <w:tcW w:w="55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193BA1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534" w:author="JK " w:date="2024-01-22T15:58:00Z"/>
                <w:rFonts w:ascii="Arial" w:eastAsia="等线" w:hAnsi="Arial" w:cs="Arial"/>
                <w:sz w:val="18"/>
                <w:szCs w:val="18"/>
                <w:rPrChange w:id="535" w:author="JK " w:date="2024-01-22T15:58:00Z">
                  <w:rPr>
                    <w:ins w:id="536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537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538" w:author="JK " w:date="2024-01-22T15:58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NTN UL</w:t>
              </w:r>
            </w:ins>
          </w:p>
        </w:tc>
        <w:tc>
          <w:tcPr>
            <w:tcW w:w="35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1146DC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539" w:author="JK " w:date="2024-01-22T15:58:00Z"/>
                <w:rFonts w:ascii="Arial" w:eastAsia="等线" w:hAnsi="Arial" w:cs="Arial"/>
                <w:sz w:val="18"/>
                <w:szCs w:val="18"/>
                <w:rPrChange w:id="540" w:author="JK " w:date="2024-01-22T15:58:00Z">
                  <w:rPr>
                    <w:ins w:id="541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542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543" w:author="JK " w:date="2024-01-22T15:58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TN UL</w:t>
              </w:r>
            </w:ins>
          </w:p>
        </w:tc>
        <w:tc>
          <w:tcPr>
            <w:tcW w:w="1226" w:type="pct"/>
            <w:vAlign w:val="center"/>
          </w:tcPr>
          <w:p w14:paraId="37D848AE" w14:textId="77777777" w:rsidR="00C83509" w:rsidRPr="00D53A71" w:rsidRDefault="00C83509" w:rsidP="00402A1F">
            <w:pPr>
              <w:snapToGrid w:val="0"/>
              <w:spacing w:after="0"/>
              <w:rPr>
                <w:ins w:id="544" w:author="JK " w:date="2024-01-22T15:58:00Z"/>
                <w:rFonts w:ascii="Arial" w:eastAsia="等线" w:hAnsi="Arial" w:cs="Arial"/>
                <w:sz w:val="18"/>
                <w:szCs w:val="18"/>
                <w:u w:val="single"/>
                <w:rPrChange w:id="545" w:author="JK " w:date="2024-01-22T15:59:00Z">
                  <w:rPr>
                    <w:ins w:id="546" w:author="JK " w:date="2024-01-22T15:58:00Z"/>
                    <w:rFonts w:eastAsia="等线"/>
                    <w:b/>
                    <w:sz w:val="16"/>
                    <w:szCs w:val="16"/>
                    <w:u w:val="single"/>
                  </w:rPr>
                </w:rPrChange>
              </w:rPr>
            </w:pPr>
            <w:ins w:id="547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u w:val="single"/>
                  <w:rPrChange w:id="548" w:author="JK " w:date="2024-01-22T15:59:00Z">
                    <w:rPr>
                      <w:rFonts w:eastAsia="等线"/>
                      <w:b/>
                      <w:sz w:val="16"/>
                      <w:szCs w:val="16"/>
                      <w:u w:val="single"/>
                    </w:rPr>
                  </w:rPrChange>
                </w:rPr>
                <w:t>NTN cell:</w:t>
              </w:r>
            </w:ins>
          </w:p>
          <w:p w14:paraId="7F68FE1E" w14:textId="77777777" w:rsidR="00C83509" w:rsidRPr="00D53A71" w:rsidRDefault="00C83509" w:rsidP="00402A1F">
            <w:pPr>
              <w:snapToGrid w:val="0"/>
              <w:spacing w:after="0"/>
              <w:rPr>
                <w:ins w:id="549" w:author="JK " w:date="2024-01-22T15:58:00Z"/>
                <w:rFonts w:ascii="Arial" w:eastAsia="等线" w:hAnsi="Arial" w:cs="Arial"/>
                <w:sz w:val="18"/>
                <w:szCs w:val="18"/>
                <w:rPrChange w:id="550" w:author="JK " w:date="2024-01-22T15:59:00Z">
                  <w:rPr>
                    <w:ins w:id="551" w:author="JK " w:date="2024-01-22T15:58:00Z"/>
                    <w:rFonts w:eastAsia="等线"/>
                    <w:b/>
                    <w:sz w:val="16"/>
                    <w:szCs w:val="16"/>
                  </w:rPr>
                </w:rPrChange>
              </w:rPr>
            </w:pPr>
            <w:ins w:id="552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553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Nadir point.</w:t>
              </w:r>
            </w:ins>
          </w:p>
          <w:p w14:paraId="79E9CCF7" w14:textId="77777777" w:rsidR="00C83509" w:rsidRPr="00D53A71" w:rsidRDefault="00C83509" w:rsidP="00402A1F">
            <w:pPr>
              <w:snapToGrid w:val="0"/>
              <w:spacing w:after="0"/>
              <w:rPr>
                <w:ins w:id="554" w:author="JK " w:date="2024-01-22T15:58:00Z"/>
                <w:rFonts w:ascii="Arial" w:eastAsia="等线" w:hAnsi="Arial" w:cs="Arial"/>
                <w:sz w:val="18"/>
                <w:szCs w:val="18"/>
                <w:rPrChange w:id="555" w:author="JK " w:date="2024-01-22T15:59:00Z">
                  <w:rPr>
                    <w:ins w:id="556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</w:p>
          <w:p w14:paraId="19691A8A" w14:textId="77777777" w:rsidR="00C83509" w:rsidRPr="00D53A71" w:rsidRDefault="00C83509" w:rsidP="00402A1F">
            <w:pPr>
              <w:snapToGrid w:val="0"/>
              <w:spacing w:after="0"/>
              <w:rPr>
                <w:ins w:id="557" w:author="JK " w:date="2024-01-22T15:58:00Z"/>
                <w:rFonts w:ascii="Arial" w:eastAsia="等线" w:hAnsi="Arial" w:cs="Arial"/>
                <w:sz w:val="18"/>
                <w:szCs w:val="18"/>
                <w:u w:val="single"/>
                <w:rPrChange w:id="558" w:author="JK " w:date="2024-01-22T15:59:00Z">
                  <w:rPr>
                    <w:ins w:id="559" w:author="JK " w:date="2024-01-22T15:58:00Z"/>
                    <w:rFonts w:eastAsia="等线"/>
                    <w:b/>
                    <w:sz w:val="16"/>
                    <w:szCs w:val="16"/>
                    <w:u w:val="single"/>
                  </w:rPr>
                </w:rPrChange>
              </w:rPr>
            </w:pPr>
            <w:ins w:id="560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u w:val="single"/>
                  <w:rPrChange w:id="561" w:author="JK " w:date="2024-01-22T15:59:00Z">
                    <w:rPr>
                      <w:rFonts w:eastAsia="等线"/>
                      <w:b/>
                      <w:sz w:val="16"/>
                      <w:szCs w:val="16"/>
                      <w:u w:val="single"/>
                    </w:rPr>
                  </w:rPrChange>
                </w:rPr>
                <w:t>NTN UE:</w:t>
              </w:r>
            </w:ins>
          </w:p>
          <w:p w14:paraId="702BEEE1" w14:textId="77777777" w:rsidR="00C83509" w:rsidRPr="00D53A71" w:rsidRDefault="00C83509" w:rsidP="00402A1F">
            <w:pPr>
              <w:snapToGrid w:val="0"/>
              <w:spacing w:after="0"/>
              <w:rPr>
                <w:ins w:id="562" w:author="JK " w:date="2024-01-22T15:58:00Z"/>
                <w:rFonts w:ascii="Arial" w:eastAsia="等线" w:hAnsi="Arial" w:cs="Arial"/>
                <w:sz w:val="18"/>
                <w:szCs w:val="18"/>
                <w:rPrChange w:id="563" w:author="JK " w:date="2024-01-22T15:59:00Z">
                  <w:rPr>
                    <w:ins w:id="564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565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566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NTN UEs randomly dropped in TN clusters.</w:t>
              </w:r>
            </w:ins>
          </w:p>
        </w:tc>
        <w:tc>
          <w:tcPr>
            <w:tcW w:w="1012" w:type="pct"/>
            <w:shd w:val="clear" w:color="auto" w:fill="auto"/>
            <w:vAlign w:val="center"/>
          </w:tcPr>
          <w:p w14:paraId="60782A44" w14:textId="77777777" w:rsidR="00C83509" w:rsidRPr="00D53A71" w:rsidRDefault="00C83509" w:rsidP="00402A1F">
            <w:pPr>
              <w:snapToGrid w:val="0"/>
              <w:spacing w:after="0"/>
              <w:rPr>
                <w:ins w:id="567" w:author="JK " w:date="2024-01-22T15:58:00Z"/>
                <w:rFonts w:ascii="Arial" w:eastAsia="等线" w:hAnsi="Arial" w:cs="Arial"/>
                <w:sz w:val="18"/>
                <w:szCs w:val="18"/>
                <w:rPrChange w:id="568" w:author="JK " w:date="2024-01-22T15:59:00Z">
                  <w:rPr>
                    <w:ins w:id="569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570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571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TN randomly placed in this NTN beam</w:t>
              </w:r>
            </w:ins>
          </w:p>
        </w:tc>
        <w:tc>
          <w:tcPr>
            <w:tcW w:w="1014" w:type="pct"/>
            <w:shd w:val="clear" w:color="auto" w:fill="auto"/>
            <w:vAlign w:val="center"/>
          </w:tcPr>
          <w:p w14:paraId="7CFA6EB5" w14:textId="77777777" w:rsidR="00C83509" w:rsidRPr="00D53A71" w:rsidRDefault="00C83509" w:rsidP="00402A1F">
            <w:pPr>
              <w:snapToGrid w:val="0"/>
              <w:spacing w:after="0"/>
              <w:rPr>
                <w:ins w:id="572" w:author="JK " w:date="2024-01-22T15:58:00Z"/>
                <w:rFonts w:ascii="Arial" w:eastAsia="等线" w:hAnsi="Arial" w:cs="Arial"/>
                <w:strike/>
                <w:sz w:val="18"/>
                <w:szCs w:val="18"/>
                <w:rPrChange w:id="573" w:author="JK " w:date="2024-01-22T15:59:00Z">
                  <w:rPr>
                    <w:ins w:id="574" w:author="JK " w:date="2024-01-22T15:58:00Z"/>
                    <w:rFonts w:eastAsia="等线"/>
                    <w:b/>
                    <w:strike/>
                    <w:sz w:val="16"/>
                    <w:szCs w:val="16"/>
                  </w:rPr>
                </w:rPrChange>
              </w:rPr>
            </w:pPr>
            <w:ins w:id="575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576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Only the active TN clusters which contain NTN UE(s</w:t>
              </w:r>
              <w:proofErr w:type="gramStart"/>
              <w:r w:rsidRPr="00D53A71">
                <w:rPr>
                  <w:rFonts w:ascii="Arial" w:eastAsia="等线" w:hAnsi="Arial" w:cs="Arial"/>
                  <w:sz w:val="18"/>
                  <w:szCs w:val="18"/>
                  <w:rPrChange w:id="577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) .</w:t>
              </w:r>
              <w:proofErr w:type="gramEnd"/>
            </w:ins>
          </w:p>
        </w:tc>
      </w:tr>
      <w:tr w:rsidR="00C83509" w:rsidRPr="00D53A71" w14:paraId="019D83FD" w14:textId="77777777" w:rsidTr="00402A1F">
        <w:trPr>
          <w:trHeight w:val="877"/>
          <w:ins w:id="578" w:author="JK " w:date="2024-01-22T15:58:00Z"/>
        </w:trPr>
        <w:tc>
          <w:tcPr>
            <w:tcW w:w="210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FEE34F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579" w:author="JK " w:date="2024-01-22T15:58:00Z"/>
                <w:rFonts w:ascii="Arial" w:eastAsia="等线" w:hAnsi="Arial" w:cs="Arial"/>
                <w:sz w:val="18"/>
                <w:szCs w:val="18"/>
                <w:lang w:eastAsia="zh-CN"/>
                <w:rPrChange w:id="580" w:author="JK " w:date="2024-01-22T15:58:00Z">
                  <w:rPr>
                    <w:ins w:id="581" w:author="JK " w:date="2024-01-22T15:58:00Z"/>
                    <w:rFonts w:eastAsia="等线"/>
                    <w:sz w:val="16"/>
                    <w:szCs w:val="16"/>
                    <w:lang w:eastAsia="zh-CN"/>
                  </w:rPr>
                </w:rPrChange>
              </w:rPr>
            </w:pPr>
            <w:ins w:id="582" w:author="JK " w:date="2024-01-24T16:36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2a</w:t>
              </w:r>
            </w:ins>
          </w:p>
        </w:tc>
        <w:tc>
          <w:tcPr>
            <w:tcW w:w="629" w:type="pct"/>
            <w:shd w:val="clear" w:color="auto" w:fill="auto"/>
            <w:vAlign w:val="center"/>
          </w:tcPr>
          <w:p w14:paraId="4D62EE84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583" w:author="JK " w:date="2024-01-22T15:58:00Z"/>
                <w:rFonts w:ascii="Arial" w:eastAsia="等线" w:hAnsi="Arial" w:cs="Arial"/>
                <w:sz w:val="18"/>
                <w:szCs w:val="18"/>
                <w:rPrChange w:id="584" w:author="JK " w:date="2024-01-22T15:58:00Z">
                  <w:rPr>
                    <w:ins w:id="585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586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587" w:author="JK " w:date="2024-01-22T15:58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TN with NTN</w:t>
              </w:r>
            </w:ins>
          </w:p>
        </w:tc>
        <w:tc>
          <w:tcPr>
            <w:tcW w:w="55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652D39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588" w:author="JK " w:date="2024-01-22T15:58:00Z"/>
                <w:rFonts w:ascii="Arial" w:eastAsia="等线" w:hAnsi="Arial" w:cs="Arial"/>
                <w:sz w:val="18"/>
                <w:szCs w:val="18"/>
                <w:rPrChange w:id="589" w:author="JK " w:date="2024-01-22T15:58:00Z">
                  <w:rPr>
                    <w:ins w:id="590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591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592" w:author="JK " w:date="2024-01-22T15:58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TN UL</w:t>
              </w:r>
            </w:ins>
          </w:p>
        </w:tc>
        <w:tc>
          <w:tcPr>
            <w:tcW w:w="35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84BEE5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593" w:author="JK " w:date="2024-01-22T15:58:00Z"/>
                <w:rFonts w:ascii="Arial" w:eastAsia="等线" w:hAnsi="Arial" w:cs="Arial"/>
                <w:sz w:val="18"/>
                <w:szCs w:val="18"/>
                <w:rPrChange w:id="594" w:author="JK " w:date="2024-01-22T15:58:00Z">
                  <w:rPr>
                    <w:ins w:id="595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596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597" w:author="JK " w:date="2024-01-22T15:58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NTN UL</w:t>
              </w:r>
            </w:ins>
          </w:p>
        </w:tc>
        <w:tc>
          <w:tcPr>
            <w:tcW w:w="1226" w:type="pct"/>
            <w:vAlign w:val="center"/>
          </w:tcPr>
          <w:p w14:paraId="129C3335" w14:textId="77777777" w:rsidR="00C83509" w:rsidRPr="00D53A71" w:rsidRDefault="00C83509" w:rsidP="00402A1F">
            <w:pPr>
              <w:snapToGrid w:val="0"/>
              <w:spacing w:after="0"/>
              <w:rPr>
                <w:ins w:id="598" w:author="JK " w:date="2024-01-22T15:58:00Z"/>
                <w:rFonts w:ascii="Arial" w:eastAsia="等线" w:hAnsi="Arial" w:cs="Arial"/>
                <w:sz w:val="18"/>
                <w:szCs w:val="18"/>
                <w:u w:val="single"/>
                <w:rPrChange w:id="599" w:author="JK " w:date="2024-01-22T15:59:00Z">
                  <w:rPr>
                    <w:ins w:id="600" w:author="JK " w:date="2024-01-22T15:58:00Z"/>
                    <w:rFonts w:eastAsia="等线"/>
                    <w:b/>
                    <w:sz w:val="16"/>
                    <w:szCs w:val="16"/>
                    <w:u w:val="single"/>
                  </w:rPr>
                </w:rPrChange>
              </w:rPr>
            </w:pPr>
            <w:ins w:id="601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u w:val="single"/>
                  <w:rPrChange w:id="602" w:author="JK " w:date="2024-01-22T15:59:00Z">
                    <w:rPr>
                      <w:rFonts w:eastAsia="等线"/>
                      <w:b/>
                      <w:sz w:val="16"/>
                      <w:szCs w:val="16"/>
                      <w:u w:val="single"/>
                    </w:rPr>
                  </w:rPrChange>
                </w:rPr>
                <w:t>NTN cell:</w:t>
              </w:r>
            </w:ins>
          </w:p>
          <w:p w14:paraId="0D652DD5" w14:textId="77777777" w:rsidR="00C83509" w:rsidRPr="00D53A71" w:rsidRDefault="00C83509" w:rsidP="00402A1F">
            <w:pPr>
              <w:snapToGrid w:val="0"/>
              <w:spacing w:after="0"/>
              <w:rPr>
                <w:ins w:id="603" w:author="JK " w:date="2024-01-22T15:58:00Z"/>
                <w:rFonts w:ascii="Arial" w:eastAsia="等线" w:hAnsi="Arial" w:cs="Arial"/>
                <w:sz w:val="18"/>
                <w:szCs w:val="18"/>
                <w:rPrChange w:id="604" w:author="JK " w:date="2024-01-22T15:59:00Z">
                  <w:rPr>
                    <w:ins w:id="605" w:author="JK " w:date="2024-01-22T15:58:00Z"/>
                    <w:rFonts w:eastAsia="等线"/>
                    <w:b/>
                    <w:sz w:val="16"/>
                    <w:szCs w:val="16"/>
                  </w:rPr>
                </w:rPrChange>
              </w:rPr>
            </w:pPr>
            <w:ins w:id="606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607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Observe NTN central beam for SINR, 6 adjacent beams for inter-beam interference.</w:t>
              </w:r>
            </w:ins>
          </w:p>
          <w:p w14:paraId="7D9BF2FB" w14:textId="77777777" w:rsidR="00C83509" w:rsidRPr="00D53A71" w:rsidRDefault="00C83509" w:rsidP="00402A1F">
            <w:pPr>
              <w:snapToGrid w:val="0"/>
              <w:spacing w:after="0"/>
              <w:rPr>
                <w:ins w:id="608" w:author="JK " w:date="2024-01-22T15:58:00Z"/>
                <w:rFonts w:ascii="Arial" w:eastAsia="等线" w:hAnsi="Arial" w:cs="Arial"/>
                <w:sz w:val="18"/>
                <w:szCs w:val="18"/>
                <w:rPrChange w:id="609" w:author="JK " w:date="2024-01-22T15:59:00Z">
                  <w:rPr>
                    <w:ins w:id="610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</w:p>
          <w:p w14:paraId="62C586A3" w14:textId="77777777" w:rsidR="00C83509" w:rsidRPr="00D53A71" w:rsidRDefault="00C83509" w:rsidP="00402A1F">
            <w:pPr>
              <w:snapToGrid w:val="0"/>
              <w:spacing w:after="0"/>
              <w:rPr>
                <w:ins w:id="611" w:author="JK " w:date="2024-01-22T15:58:00Z"/>
                <w:rFonts w:ascii="Arial" w:eastAsia="等线" w:hAnsi="Arial" w:cs="Arial"/>
                <w:sz w:val="18"/>
                <w:szCs w:val="18"/>
                <w:u w:val="single"/>
                <w:rPrChange w:id="612" w:author="JK " w:date="2024-01-22T15:59:00Z">
                  <w:rPr>
                    <w:ins w:id="613" w:author="JK " w:date="2024-01-22T15:58:00Z"/>
                    <w:rFonts w:eastAsia="等线"/>
                    <w:b/>
                    <w:sz w:val="16"/>
                    <w:szCs w:val="16"/>
                    <w:u w:val="single"/>
                  </w:rPr>
                </w:rPrChange>
              </w:rPr>
            </w:pPr>
            <w:ins w:id="614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u w:val="single"/>
                  <w:rPrChange w:id="615" w:author="JK " w:date="2024-01-22T15:59:00Z">
                    <w:rPr>
                      <w:rFonts w:eastAsia="等线"/>
                      <w:b/>
                      <w:sz w:val="16"/>
                      <w:szCs w:val="16"/>
                      <w:u w:val="single"/>
                    </w:rPr>
                  </w:rPrChange>
                </w:rPr>
                <w:t>NTN UE:</w:t>
              </w:r>
            </w:ins>
          </w:p>
          <w:p w14:paraId="4ECAF401" w14:textId="77777777" w:rsidR="00C83509" w:rsidRPr="00D53A71" w:rsidRDefault="00C83509" w:rsidP="00402A1F">
            <w:pPr>
              <w:snapToGrid w:val="0"/>
              <w:spacing w:after="0"/>
              <w:rPr>
                <w:ins w:id="616" w:author="JK " w:date="2024-01-22T15:58:00Z"/>
                <w:rFonts w:ascii="Arial" w:eastAsia="等线" w:hAnsi="Arial" w:cs="Arial"/>
                <w:sz w:val="18"/>
                <w:szCs w:val="18"/>
                <w:rPrChange w:id="617" w:author="JK " w:date="2024-01-22T15:59:00Z">
                  <w:rPr>
                    <w:ins w:id="618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619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620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NTN UEs randomly dropped in TN clusters</w:t>
              </w:r>
            </w:ins>
          </w:p>
        </w:tc>
        <w:tc>
          <w:tcPr>
            <w:tcW w:w="1012" w:type="pct"/>
            <w:shd w:val="clear" w:color="auto" w:fill="auto"/>
            <w:vAlign w:val="center"/>
          </w:tcPr>
          <w:p w14:paraId="5AFFAD91" w14:textId="77777777" w:rsidR="00C83509" w:rsidRPr="00D53A71" w:rsidRDefault="00C83509" w:rsidP="00402A1F">
            <w:pPr>
              <w:snapToGrid w:val="0"/>
              <w:spacing w:after="0"/>
              <w:rPr>
                <w:ins w:id="621" w:author="JK " w:date="2024-01-22T15:58:00Z"/>
                <w:rFonts w:ascii="Arial" w:eastAsia="等线" w:hAnsi="Arial" w:cs="Arial"/>
                <w:sz w:val="18"/>
                <w:szCs w:val="18"/>
                <w:rPrChange w:id="622" w:author="JK " w:date="2024-01-22T15:59:00Z">
                  <w:rPr>
                    <w:ins w:id="623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624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625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Consider an active rate of 20% for TN.</w:t>
              </w:r>
            </w:ins>
          </w:p>
        </w:tc>
        <w:tc>
          <w:tcPr>
            <w:tcW w:w="1014" w:type="pct"/>
            <w:shd w:val="clear" w:color="auto" w:fill="auto"/>
            <w:vAlign w:val="center"/>
          </w:tcPr>
          <w:p w14:paraId="1DB28066" w14:textId="77777777" w:rsidR="00C83509" w:rsidRPr="00D53A71" w:rsidRDefault="00C83509" w:rsidP="00402A1F">
            <w:pPr>
              <w:snapToGrid w:val="0"/>
              <w:spacing w:after="0"/>
              <w:rPr>
                <w:ins w:id="626" w:author="JK " w:date="2024-01-22T15:58:00Z"/>
                <w:rFonts w:ascii="Arial" w:eastAsia="等线" w:hAnsi="Arial" w:cs="Arial"/>
                <w:sz w:val="18"/>
                <w:szCs w:val="18"/>
                <w:rPrChange w:id="627" w:author="JK " w:date="2024-01-22T15:59:00Z">
                  <w:rPr>
                    <w:ins w:id="628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629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630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Only the active TN cells in central NTN beam</w:t>
              </w:r>
            </w:ins>
          </w:p>
        </w:tc>
      </w:tr>
      <w:tr w:rsidR="00C83509" w:rsidRPr="00D53A71" w14:paraId="1FA28594" w14:textId="77777777" w:rsidTr="00402A1F">
        <w:trPr>
          <w:trHeight w:val="1241"/>
          <w:ins w:id="631" w:author="JK " w:date="2024-01-22T15:58:00Z"/>
        </w:trPr>
        <w:tc>
          <w:tcPr>
            <w:tcW w:w="210" w:type="pct"/>
            <w:vMerge w:val="restar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9339F6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632" w:author="JK " w:date="2024-01-22T15:58:00Z"/>
                <w:rFonts w:ascii="Arial" w:eastAsia="等线" w:hAnsi="Arial" w:cs="Arial"/>
                <w:sz w:val="18"/>
                <w:szCs w:val="18"/>
                <w:lang w:eastAsia="zh-CN"/>
                <w:rPrChange w:id="633" w:author="JK " w:date="2024-01-22T15:58:00Z">
                  <w:rPr>
                    <w:ins w:id="634" w:author="JK " w:date="2024-01-22T15:58:00Z"/>
                    <w:rFonts w:eastAsia="等线"/>
                    <w:sz w:val="16"/>
                    <w:szCs w:val="16"/>
                    <w:lang w:eastAsia="zh-CN"/>
                  </w:rPr>
                </w:rPrChange>
              </w:rPr>
            </w:pPr>
            <w:ins w:id="635" w:author="JK " w:date="2024-01-22T16:00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3</w:t>
              </w:r>
            </w:ins>
            <w:ins w:id="636" w:author="JK " w:date="2024-01-24T16:36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629" w:type="pct"/>
            <w:vMerge w:val="restart"/>
            <w:shd w:val="clear" w:color="auto" w:fill="auto"/>
            <w:vAlign w:val="center"/>
          </w:tcPr>
          <w:p w14:paraId="03237248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637" w:author="JK " w:date="2024-01-22T15:58:00Z"/>
                <w:rFonts w:ascii="Arial" w:eastAsia="等线" w:hAnsi="Arial" w:cs="Arial"/>
                <w:sz w:val="18"/>
                <w:szCs w:val="18"/>
                <w:rPrChange w:id="638" w:author="JK " w:date="2024-01-22T15:58:00Z">
                  <w:rPr>
                    <w:ins w:id="639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640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641" w:author="JK " w:date="2024-01-22T15:58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TN with NTN</w:t>
              </w:r>
            </w:ins>
          </w:p>
        </w:tc>
        <w:tc>
          <w:tcPr>
            <w:tcW w:w="559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E3D474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642" w:author="JK " w:date="2024-01-22T15:58:00Z"/>
                <w:rFonts w:ascii="Arial" w:eastAsia="等线" w:hAnsi="Arial" w:cs="Arial"/>
                <w:sz w:val="18"/>
                <w:szCs w:val="18"/>
                <w:rPrChange w:id="643" w:author="JK " w:date="2024-01-22T15:58:00Z">
                  <w:rPr>
                    <w:ins w:id="644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645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646" w:author="JK " w:date="2024-01-22T15:58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NTN UL</w:t>
              </w:r>
            </w:ins>
          </w:p>
        </w:tc>
        <w:tc>
          <w:tcPr>
            <w:tcW w:w="350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5A24A3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647" w:author="JK " w:date="2024-01-22T15:58:00Z"/>
                <w:rFonts w:ascii="Arial" w:eastAsia="等线" w:hAnsi="Arial" w:cs="Arial"/>
                <w:sz w:val="18"/>
                <w:szCs w:val="18"/>
                <w:rPrChange w:id="648" w:author="JK " w:date="2024-01-22T15:58:00Z">
                  <w:rPr>
                    <w:ins w:id="649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650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651" w:author="JK " w:date="2024-01-22T15:58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TN DL</w:t>
              </w:r>
            </w:ins>
          </w:p>
        </w:tc>
        <w:tc>
          <w:tcPr>
            <w:tcW w:w="1226" w:type="pct"/>
            <w:vAlign w:val="center"/>
          </w:tcPr>
          <w:p w14:paraId="493C380F" w14:textId="77777777" w:rsidR="00C83509" w:rsidRPr="00D53A71" w:rsidRDefault="00C83509" w:rsidP="00402A1F">
            <w:pPr>
              <w:snapToGrid w:val="0"/>
              <w:spacing w:after="0"/>
              <w:rPr>
                <w:ins w:id="652" w:author="JK " w:date="2024-01-22T15:58:00Z"/>
                <w:rFonts w:ascii="Arial" w:eastAsia="等线" w:hAnsi="Arial" w:cs="Arial"/>
                <w:sz w:val="18"/>
                <w:szCs w:val="18"/>
                <w:u w:val="single"/>
                <w:rPrChange w:id="653" w:author="JK " w:date="2024-01-22T15:59:00Z">
                  <w:rPr>
                    <w:ins w:id="654" w:author="JK " w:date="2024-01-22T15:58:00Z"/>
                    <w:rFonts w:eastAsia="等线"/>
                    <w:b/>
                    <w:sz w:val="16"/>
                    <w:szCs w:val="16"/>
                    <w:u w:val="single"/>
                  </w:rPr>
                </w:rPrChange>
              </w:rPr>
            </w:pPr>
            <w:ins w:id="655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u w:val="single"/>
                  <w:rPrChange w:id="656" w:author="JK " w:date="2024-01-22T15:59:00Z">
                    <w:rPr>
                      <w:rFonts w:eastAsia="等线"/>
                      <w:b/>
                      <w:sz w:val="16"/>
                      <w:szCs w:val="16"/>
                      <w:u w:val="single"/>
                    </w:rPr>
                  </w:rPrChange>
                </w:rPr>
                <w:t xml:space="preserve">NTN cell: </w:t>
              </w:r>
            </w:ins>
          </w:p>
          <w:p w14:paraId="263F6826" w14:textId="77777777" w:rsidR="00C83509" w:rsidRPr="00D53A71" w:rsidRDefault="00C83509" w:rsidP="00402A1F">
            <w:pPr>
              <w:snapToGrid w:val="0"/>
              <w:spacing w:after="0"/>
              <w:rPr>
                <w:ins w:id="657" w:author="JK " w:date="2024-01-22T15:58:00Z"/>
                <w:rFonts w:ascii="Arial" w:eastAsia="等线" w:hAnsi="Arial" w:cs="Arial"/>
                <w:sz w:val="18"/>
                <w:szCs w:val="18"/>
                <w:rPrChange w:id="658" w:author="JK " w:date="2024-01-22T15:59:00Z">
                  <w:rPr>
                    <w:ins w:id="659" w:author="JK " w:date="2024-01-22T15:58:00Z"/>
                    <w:rFonts w:eastAsia="等线"/>
                    <w:b/>
                    <w:sz w:val="16"/>
                    <w:szCs w:val="16"/>
                  </w:rPr>
                </w:rPrChange>
              </w:rPr>
            </w:pPr>
            <w:ins w:id="660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661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Nadir point</w:t>
              </w:r>
            </w:ins>
          </w:p>
          <w:p w14:paraId="698B4555" w14:textId="77777777" w:rsidR="00C83509" w:rsidRPr="00D53A71" w:rsidRDefault="00C83509" w:rsidP="00402A1F">
            <w:pPr>
              <w:snapToGrid w:val="0"/>
              <w:spacing w:after="0"/>
              <w:rPr>
                <w:ins w:id="662" w:author="JK " w:date="2024-01-22T15:58:00Z"/>
                <w:rFonts w:ascii="Arial" w:eastAsia="等线" w:hAnsi="Arial" w:cs="Arial"/>
                <w:sz w:val="18"/>
                <w:szCs w:val="18"/>
                <w:rPrChange w:id="663" w:author="JK " w:date="2024-01-22T15:59:00Z">
                  <w:rPr>
                    <w:ins w:id="664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</w:p>
          <w:p w14:paraId="1EEFAB51" w14:textId="77777777" w:rsidR="00C83509" w:rsidRPr="00D53A71" w:rsidRDefault="00C83509" w:rsidP="00402A1F">
            <w:pPr>
              <w:snapToGrid w:val="0"/>
              <w:spacing w:after="0"/>
              <w:rPr>
                <w:ins w:id="665" w:author="JK " w:date="2024-01-22T15:58:00Z"/>
                <w:rFonts w:ascii="Arial" w:eastAsia="等线" w:hAnsi="Arial" w:cs="Arial"/>
                <w:sz w:val="18"/>
                <w:szCs w:val="18"/>
                <w:u w:val="single"/>
                <w:rPrChange w:id="666" w:author="JK " w:date="2024-01-22T15:59:00Z">
                  <w:rPr>
                    <w:ins w:id="667" w:author="JK " w:date="2024-01-22T15:58:00Z"/>
                    <w:rFonts w:eastAsia="等线"/>
                    <w:b/>
                    <w:sz w:val="16"/>
                    <w:szCs w:val="16"/>
                    <w:u w:val="single"/>
                  </w:rPr>
                </w:rPrChange>
              </w:rPr>
            </w:pPr>
            <w:ins w:id="668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u w:val="single"/>
                  <w:rPrChange w:id="669" w:author="JK " w:date="2024-01-22T15:59:00Z">
                    <w:rPr>
                      <w:rFonts w:eastAsia="等线"/>
                      <w:b/>
                      <w:sz w:val="16"/>
                      <w:szCs w:val="16"/>
                      <w:u w:val="single"/>
                    </w:rPr>
                  </w:rPrChange>
                </w:rPr>
                <w:t>NTN UE:</w:t>
              </w:r>
            </w:ins>
          </w:p>
          <w:p w14:paraId="6B8C094E" w14:textId="77777777" w:rsidR="00C83509" w:rsidRPr="00D53A71" w:rsidRDefault="00C83509" w:rsidP="00402A1F">
            <w:pPr>
              <w:snapToGrid w:val="0"/>
              <w:spacing w:after="0"/>
              <w:rPr>
                <w:ins w:id="670" w:author="JK " w:date="2024-01-22T15:58:00Z"/>
                <w:rFonts w:ascii="Arial" w:eastAsia="等线" w:hAnsi="Arial" w:cs="Arial"/>
                <w:sz w:val="18"/>
                <w:szCs w:val="18"/>
                <w:rPrChange w:id="671" w:author="JK " w:date="2024-01-22T15:59:00Z">
                  <w:rPr>
                    <w:ins w:id="672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673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674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NTN UEs randomly dropped in TN clusters.</w:t>
              </w:r>
            </w:ins>
          </w:p>
        </w:tc>
        <w:tc>
          <w:tcPr>
            <w:tcW w:w="1012" w:type="pct"/>
            <w:shd w:val="clear" w:color="auto" w:fill="auto"/>
            <w:vAlign w:val="center"/>
          </w:tcPr>
          <w:p w14:paraId="764DEF17" w14:textId="77777777" w:rsidR="00C83509" w:rsidRPr="00D53A71" w:rsidRDefault="00C83509" w:rsidP="00402A1F">
            <w:pPr>
              <w:snapToGrid w:val="0"/>
              <w:spacing w:after="0"/>
              <w:rPr>
                <w:ins w:id="675" w:author="JK " w:date="2024-01-22T15:58:00Z"/>
                <w:rFonts w:ascii="Arial" w:eastAsia="等线" w:hAnsi="Arial" w:cs="Arial"/>
                <w:sz w:val="18"/>
                <w:szCs w:val="18"/>
                <w:rPrChange w:id="676" w:author="JK " w:date="2024-01-22T15:59:00Z">
                  <w:rPr>
                    <w:ins w:id="677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678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679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TN clusters randomly placed in this NTN beam</w:t>
              </w:r>
            </w:ins>
          </w:p>
        </w:tc>
        <w:tc>
          <w:tcPr>
            <w:tcW w:w="1014" w:type="pct"/>
            <w:shd w:val="clear" w:color="auto" w:fill="auto"/>
            <w:vAlign w:val="center"/>
          </w:tcPr>
          <w:p w14:paraId="26DA4C01" w14:textId="77777777" w:rsidR="00C83509" w:rsidRPr="00D53A71" w:rsidRDefault="00C83509" w:rsidP="00402A1F">
            <w:pPr>
              <w:snapToGrid w:val="0"/>
              <w:spacing w:after="0"/>
              <w:rPr>
                <w:ins w:id="680" w:author="JK " w:date="2024-01-22T15:58:00Z"/>
                <w:rFonts w:ascii="Arial" w:eastAsia="等线" w:hAnsi="Arial" w:cs="Arial"/>
                <w:sz w:val="18"/>
                <w:szCs w:val="18"/>
                <w:rPrChange w:id="681" w:author="JK " w:date="2024-01-22T15:59:00Z">
                  <w:rPr>
                    <w:ins w:id="682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683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684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All active TN clusters which contain NTN UE(s)</w:t>
              </w:r>
            </w:ins>
          </w:p>
        </w:tc>
      </w:tr>
      <w:tr w:rsidR="00C83509" w:rsidRPr="00D53A71" w14:paraId="2A51EEA4" w14:textId="77777777" w:rsidTr="00402A1F">
        <w:trPr>
          <w:trHeight w:val="905"/>
          <w:ins w:id="685" w:author="JK " w:date="2024-01-22T15:58:00Z"/>
        </w:trPr>
        <w:tc>
          <w:tcPr>
            <w:tcW w:w="210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EB2F9F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686" w:author="JK " w:date="2024-01-22T15:58:00Z"/>
                <w:rFonts w:ascii="Arial" w:eastAsia="等线" w:hAnsi="Arial" w:cs="Arial"/>
                <w:sz w:val="18"/>
                <w:szCs w:val="18"/>
                <w:rPrChange w:id="687" w:author="JK " w:date="2024-01-22T15:58:00Z">
                  <w:rPr>
                    <w:ins w:id="688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</w:p>
        </w:tc>
        <w:tc>
          <w:tcPr>
            <w:tcW w:w="629" w:type="pct"/>
            <w:vMerge/>
            <w:shd w:val="clear" w:color="auto" w:fill="auto"/>
            <w:vAlign w:val="center"/>
          </w:tcPr>
          <w:p w14:paraId="318EAAB9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689" w:author="JK " w:date="2024-01-22T15:58:00Z"/>
                <w:rFonts w:ascii="Arial" w:eastAsia="等线" w:hAnsi="Arial" w:cs="Arial"/>
                <w:sz w:val="18"/>
                <w:szCs w:val="18"/>
                <w:rPrChange w:id="690" w:author="JK " w:date="2024-01-22T15:58:00Z">
                  <w:rPr>
                    <w:ins w:id="691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</w:p>
        </w:tc>
        <w:tc>
          <w:tcPr>
            <w:tcW w:w="559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384B61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692" w:author="JK " w:date="2024-01-22T15:58:00Z"/>
                <w:rFonts w:ascii="Arial" w:eastAsia="等线" w:hAnsi="Arial" w:cs="Arial"/>
                <w:sz w:val="18"/>
                <w:szCs w:val="18"/>
                <w:rPrChange w:id="693" w:author="JK " w:date="2024-01-22T15:58:00Z">
                  <w:rPr>
                    <w:ins w:id="694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</w:p>
        </w:tc>
        <w:tc>
          <w:tcPr>
            <w:tcW w:w="350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B0AFB8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695" w:author="JK " w:date="2024-01-22T15:58:00Z"/>
                <w:rFonts w:ascii="Arial" w:eastAsia="等线" w:hAnsi="Arial" w:cs="Arial"/>
                <w:sz w:val="18"/>
                <w:szCs w:val="18"/>
                <w:rPrChange w:id="696" w:author="JK " w:date="2024-01-22T15:58:00Z">
                  <w:rPr>
                    <w:ins w:id="697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</w:p>
        </w:tc>
        <w:tc>
          <w:tcPr>
            <w:tcW w:w="1226" w:type="pct"/>
            <w:vAlign w:val="center"/>
          </w:tcPr>
          <w:p w14:paraId="0851D367" w14:textId="77777777" w:rsidR="00C83509" w:rsidRPr="00D53A71" w:rsidRDefault="00C83509" w:rsidP="00402A1F">
            <w:pPr>
              <w:snapToGrid w:val="0"/>
              <w:spacing w:after="0"/>
              <w:rPr>
                <w:ins w:id="698" w:author="JK " w:date="2024-01-22T15:58:00Z"/>
                <w:rFonts w:ascii="Arial" w:eastAsia="等线" w:hAnsi="Arial" w:cs="Arial"/>
                <w:sz w:val="18"/>
                <w:szCs w:val="18"/>
                <w:u w:val="single"/>
                <w:rPrChange w:id="699" w:author="JK " w:date="2024-01-22T15:59:00Z">
                  <w:rPr>
                    <w:ins w:id="700" w:author="JK " w:date="2024-01-22T15:58:00Z"/>
                    <w:rFonts w:eastAsia="等线"/>
                    <w:b/>
                    <w:sz w:val="16"/>
                    <w:szCs w:val="16"/>
                    <w:u w:val="single"/>
                  </w:rPr>
                </w:rPrChange>
              </w:rPr>
            </w:pPr>
            <w:ins w:id="701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u w:val="single"/>
                  <w:rPrChange w:id="702" w:author="JK " w:date="2024-01-22T15:59:00Z">
                    <w:rPr>
                      <w:rFonts w:eastAsia="等线"/>
                      <w:b/>
                      <w:sz w:val="16"/>
                      <w:szCs w:val="16"/>
                      <w:u w:val="single"/>
                    </w:rPr>
                  </w:rPrChange>
                </w:rPr>
                <w:t>NTN cell:</w:t>
              </w:r>
            </w:ins>
          </w:p>
          <w:p w14:paraId="4627DAAD" w14:textId="77777777" w:rsidR="00C83509" w:rsidRPr="00D53A71" w:rsidRDefault="00C83509" w:rsidP="00402A1F">
            <w:pPr>
              <w:snapToGrid w:val="0"/>
              <w:spacing w:after="0"/>
              <w:rPr>
                <w:ins w:id="703" w:author="JK " w:date="2024-01-22T15:58:00Z"/>
                <w:rFonts w:ascii="Arial" w:eastAsia="等线" w:hAnsi="Arial" w:cs="Arial"/>
                <w:i/>
                <w:sz w:val="18"/>
                <w:szCs w:val="18"/>
                <w:rPrChange w:id="704" w:author="JK " w:date="2024-01-22T15:59:00Z">
                  <w:rPr>
                    <w:ins w:id="705" w:author="JK " w:date="2024-01-22T15:58:00Z"/>
                    <w:rFonts w:eastAsia="等线"/>
                    <w:b/>
                    <w:i/>
                    <w:sz w:val="16"/>
                    <w:szCs w:val="16"/>
                  </w:rPr>
                </w:rPrChange>
              </w:rPr>
            </w:pPr>
            <w:ins w:id="706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707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 xml:space="preserve">NTN cell with satellite at low elevation </w:t>
              </w:r>
              <w:r w:rsidRPr="00D53A71">
                <w:rPr>
                  <w:rFonts w:ascii="Arial" w:eastAsia="等线" w:hAnsi="Arial" w:cs="Arial"/>
                  <w:sz w:val="18"/>
                  <w:szCs w:val="18"/>
                  <w:rPrChange w:id="708" w:author="JK " w:date="2024-01-22T15:59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(</w:t>
              </w:r>
              <w:r w:rsidRPr="00D53A71">
                <w:rPr>
                  <w:rFonts w:ascii="Arial" w:eastAsia="等线" w:hAnsi="Arial" w:cs="Arial"/>
                  <w:sz w:val="18"/>
                  <w:szCs w:val="18"/>
                  <w:rPrChange w:id="709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to be further discussed for GEO and LEO</w:t>
              </w:r>
              <w:r w:rsidRPr="00D53A71">
                <w:rPr>
                  <w:rFonts w:ascii="Arial" w:eastAsia="等线" w:hAnsi="Arial" w:cs="Arial" w:hint="eastAsia"/>
                  <w:sz w:val="18"/>
                  <w:szCs w:val="18"/>
                  <w:rPrChange w:id="710" w:author="JK " w:date="2024-01-22T15:59:00Z">
                    <w:rPr>
                      <w:rFonts w:eastAsia="等线" w:hint="eastAsia"/>
                      <w:b/>
                      <w:sz w:val="16"/>
                      <w:szCs w:val="16"/>
                    </w:rPr>
                  </w:rPrChange>
                </w:rPr>
                <w:t>，</w:t>
              </w:r>
              <w:r w:rsidRPr="00D53A71">
                <w:rPr>
                  <w:rFonts w:ascii="Arial" w:eastAsia="等线" w:hAnsi="Arial" w:cs="Arial"/>
                  <w:sz w:val="18"/>
                  <w:szCs w:val="18"/>
                  <w:rPrChange w:id="711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interested companies can bring analysis and results for other values</w:t>
              </w:r>
              <w:r w:rsidRPr="00D53A71">
                <w:rPr>
                  <w:rFonts w:ascii="Arial" w:eastAsia="等线" w:hAnsi="Arial" w:cs="Arial"/>
                  <w:sz w:val="18"/>
                  <w:szCs w:val="18"/>
                  <w:rPrChange w:id="712" w:author="JK " w:date="2024-01-22T15:59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).</w:t>
              </w:r>
            </w:ins>
          </w:p>
          <w:p w14:paraId="01FD0AE6" w14:textId="77777777" w:rsidR="00C83509" w:rsidRPr="00D53A71" w:rsidRDefault="00C83509" w:rsidP="00402A1F">
            <w:pPr>
              <w:snapToGrid w:val="0"/>
              <w:spacing w:after="0"/>
              <w:rPr>
                <w:ins w:id="713" w:author="JK " w:date="2024-01-22T15:58:00Z"/>
                <w:rFonts w:ascii="Arial" w:eastAsia="等线" w:hAnsi="Arial" w:cs="Arial"/>
                <w:sz w:val="18"/>
                <w:szCs w:val="18"/>
                <w:rPrChange w:id="714" w:author="JK " w:date="2024-01-22T15:59:00Z">
                  <w:rPr>
                    <w:ins w:id="715" w:author="JK " w:date="2024-01-22T15:58:00Z"/>
                    <w:rFonts w:eastAsia="等线"/>
                    <w:b/>
                    <w:sz w:val="16"/>
                    <w:szCs w:val="16"/>
                  </w:rPr>
                </w:rPrChange>
              </w:rPr>
            </w:pPr>
          </w:p>
          <w:p w14:paraId="6397CA2E" w14:textId="77777777" w:rsidR="00C83509" w:rsidRPr="00D53A71" w:rsidRDefault="00C83509" w:rsidP="00402A1F">
            <w:pPr>
              <w:snapToGrid w:val="0"/>
              <w:spacing w:after="0"/>
              <w:rPr>
                <w:ins w:id="716" w:author="JK " w:date="2024-01-22T15:58:00Z"/>
                <w:rFonts w:ascii="Arial" w:eastAsia="等线" w:hAnsi="Arial" w:cs="Arial"/>
                <w:sz w:val="18"/>
                <w:szCs w:val="18"/>
                <w:u w:val="single"/>
                <w:rPrChange w:id="717" w:author="JK " w:date="2024-01-22T15:59:00Z">
                  <w:rPr>
                    <w:ins w:id="718" w:author="JK " w:date="2024-01-22T15:58:00Z"/>
                    <w:rFonts w:eastAsia="等线"/>
                    <w:b/>
                    <w:sz w:val="16"/>
                    <w:szCs w:val="16"/>
                    <w:u w:val="single"/>
                  </w:rPr>
                </w:rPrChange>
              </w:rPr>
            </w:pPr>
            <w:ins w:id="719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u w:val="single"/>
                  <w:rPrChange w:id="720" w:author="JK " w:date="2024-01-22T15:59:00Z">
                    <w:rPr>
                      <w:rFonts w:eastAsia="等线"/>
                      <w:b/>
                      <w:sz w:val="16"/>
                      <w:szCs w:val="16"/>
                      <w:u w:val="single"/>
                    </w:rPr>
                  </w:rPrChange>
                </w:rPr>
                <w:t>NTN UE:</w:t>
              </w:r>
            </w:ins>
          </w:p>
          <w:p w14:paraId="5134427E" w14:textId="77777777" w:rsidR="00C83509" w:rsidRPr="00D53A71" w:rsidRDefault="00C83509" w:rsidP="00402A1F">
            <w:pPr>
              <w:snapToGrid w:val="0"/>
              <w:spacing w:after="0"/>
              <w:rPr>
                <w:ins w:id="721" w:author="JK " w:date="2024-01-22T15:58:00Z"/>
                <w:rFonts w:ascii="Arial" w:eastAsia="等线" w:hAnsi="Arial" w:cs="Arial"/>
                <w:sz w:val="18"/>
                <w:szCs w:val="18"/>
                <w:rPrChange w:id="722" w:author="JK " w:date="2024-01-22T15:59:00Z">
                  <w:rPr>
                    <w:ins w:id="723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724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725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NTN UEs randomly dropped in TN clusters.</w:t>
              </w:r>
            </w:ins>
          </w:p>
        </w:tc>
        <w:tc>
          <w:tcPr>
            <w:tcW w:w="1012" w:type="pct"/>
            <w:shd w:val="clear" w:color="auto" w:fill="auto"/>
            <w:vAlign w:val="center"/>
          </w:tcPr>
          <w:p w14:paraId="5CE7CF50" w14:textId="77777777" w:rsidR="00C83509" w:rsidRPr="00D53A71" w:rsidRDefault="00C83509" w:rsidP="00402A1F">
            <w:pPr>
              <w:snapToGrid w:val="0"/>
              <w:spacing w:after="0"/>
              <w:rPr>
                <w:ins w:id="726" w:author="JK " w:date="2024-01-22T15:58:00Z"/>
                <w:rFonts w:ascii="Arial" w:eastAsia="等线" w:hAnsi="Arial" w:cs="Arial"/>
                <w:sz w:val="18"/>
                <w:szCs w:val="18"/>
                <w:rPrChange w:id="727" w:author="JK " w:date="2024-01-22T15:59:00Z">
                  <w:rPr>
                    <w:ins w:id="728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729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730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TN clusters randomly placed in this NTN beam</w:t>
              </w:r>
            </w:ins>
          </w:p>
        </w:tc>
        <w:tc>
          <w:tcPr>
            <w:tcW w:w="1014" w:type="pct"/>
            <w:shd w:val="clear" w:color="auto" w:fill="auto"/>
            <w:vAlign w:val="center"/>
          </w:tcPr>
          <w:p w14:paraId="44090D59" w14:textId="77777777" w:rsidR="00C83509" w:rsidRPr="00D53A71" w:rsidRDefault="00C83509" w:rsidP="00402A1F">
            <w:pPr>
              <w:snapToGrid w:val="0"/>
              <w:spacing w:after="0"/>
              <w:rPr>
                <w:ins w:id="731" w:author="JK " w:date="2024-01-22T15:58:00Z"/>
                <w:rFonts w:ascii="Arial" w:eastAsia="等线" w:hAnsi="Arial" w:cs="Arial"/>
                <w:sz w:val="18"/>
                <w:szCs w:val="18"/>
                <w:rPrChange w:id="732" w:author="JK " w:date="2024-01-22T15:59:00Z">
                  <w:rPr>
                    <w:ins w:id="733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734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735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Only the active TN clusters which contain NTN UE(s).</w:t>
              </w:r>
            </w:ins>
          </w:p>
        </w:tc>
      </w:tr>
      <w:tr w:rsidR="00C83509" w:rsidRPr="00D53A71" w14:paraId="6AB2951C" w14:textId="77777777" w:rsidTr="00402A1F">
        <w:trPr>
          <w:trHeight w:val="676"/>
          <w:ins w:id="736" w:author="JK " w:date="2024-01-22T15:58:00Z"/>
        </w:trPr>
        <w:tc>
          <w:tcPr>
            <w:tcW w:w="210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3CE538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737" w:author="JK " w:date="2024-01-22T15:58:00Z"/>
                <w:rFonts w:ascii="Arial" w:eastAsia="等线" w:hAnsi="Arial" w:cs="Arial"/>
                <w:sz w:val="18"/>
                <w:szCs w:val="18"/>
                <w:lang w:eastAsia="zh-CN"/>
                <w:rPrChange w:id="738" w:author="JK " w:date="2024-01-22T15:58:00Z">
                  <w:rPr>
                    <w:ins w:id="739" w:author="JK " w:date="2024-01-22T15:58:00Z"/>
                    <w:rFonts w:eastAsia="等线"/>
                    <w:sz w:val="16"/>
                    <w:szCs w:val="16"/>
                    <w:lang w:eastAsia="zh-CN"/>
                  </w:rPr>
                </w:rPrChange>
              </w:rPr>
            </w:pPr>
            <w:ins w:id="740" w:author="JK " w:date="2024-01-24T16:36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lastRenderedPageBreak/>
                <w:t>4a</w:t>
              </w:r>
            </w:ins>
          </w:p>
        </w:tc>
        <w:tc>
          <w:tcPr>
            <w:tcW w:w="629" w:type="pct"/>
            <w:shd w:val="clear" w:color="auto" w:fill="auto"/>
            <w:vAlign w:val="center"/>
          </w:tcPr>
          <w:p w14:paraId="4F324E70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741" w:author="JK " w:date="2024-01-22T15:58:00Z"/>
                <w:rFonts w:ascii="Arial" w:eastAsia="等线" w:hAnsi="Arial" w:cs="Arial"/>
                <w:sz w:val="18"/>
                <w:szCs w:val="18"/>
                <w:rPrChange w:id="742" w:author="JK " w:date="2024-01-22T15:58:00Z">
                  <w:rPr>
                    <w:ins w:id="743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744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745" w:author="JK " w:date="2024-01-22T15:58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TN with NTN</w:t>
              </w:r>
            </w:ins>
          </w:p>
        </w:tc>
        <w:tc>
          <w:tcPr>
            <w:tcW w:w="55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F80843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746" w:author="JK " w:date="2024-01-22T15:58:00Z"/>
                <w:rFonts w:ascii="Arial" w:eastAsia="等线" w:hAnsi="Arial" w:cs="Arial"/>
                <w:sz w:val="18"/>
                <w:szCs w:val="18"/>
                <w:rPrChange w:id="747" w:author="JK " w:date="2024-01-22T15:58:00Z">
                  <w:rPr>
                    <w:ins w:id="748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749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750" w:author="JK " w:date="2024-01-22T15:58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TN DL</w:t>
              </w:r>
            </w:ins>
          </w:p>
        </w:tc>
        <w:tc>
          <w:tcPr>
            <w:tcW w:w="35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61C98E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751" w:author="JK " w:date="2024-01-22T15:58:00Z"/>
                <w:rFonts w:ascii="Arial" w:eastAsia="等线" w:hAnsi="Arial" w:cs="Arial"/>
                <w:sz w:val="18"/>
                <w:szCs w:val="18"/>
                <w:rPrChange w:id="752" w:author="JK " w:date="2024-01-22T15:58:00Z">
                  <w:rPr>
                    <w:ins w:id="753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754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755" w:author="JK " w:date="2024-01-22T15:58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NTN UL</w:t>
              </w:r>
            </w:ins>
          </w:p>
        </w:tc>
        <w:tc>
          <w:tcPr>
            <w:tcW w:w="1226" w:type="pct"/>
            <w:vAlign w:val="center"/>
          </w:tcPr>
          <w:p w14:paraId="7F7E36E8" w14:textId="77777777" w:rsidR="00C83509" w:rsidRPr="00D53A71" w:rsidRDefault="00C83509" w:rsidP="00402A1F">
            <w:pPr>
              <w:snapToGrid w:val="0"/>
              <w:spacing w:after="0"/>
              <w:rPr>
                <w:ins w:id="756" w:author="JK " w:date="2024-01-22T15:58:00Z"/>
                <w:rFonts w:ascii="Arial" w:eastAsia="等线" w:hAnsi="Arial" w:cs="Arial"/>
                <w:sz w:val="18"/>
                <w:szCs w:val="18"/>
                <w:u w:val="single"/>
                <w:rPrChange w:id="757" w:author="JK " w:date="2024-01-22T15:59:00Z">
                  <w:rPr>
                    <w:ins w:id="758" w:author="JK " w:date="2024-01-22T15:58:00Z"/>
                    <w:rFonts w:eastAsia="等线"/>
                    <w:b/>
                    <w:sz w:val="16"/>
                    <w:szCs w:val="16"/>
                    <w:u w:val="single"/>
                  </w:rPr>
                </w:rPrChange>
              </w:rPr>
            </w:pPr>
            <w:ins w:id="759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u w:val="single"/>
                  <w:rPrChange w:id="760" w:author="JK " w:date="2024-01-22T15:59:00Z">
                    <w:rPr>
                      <w:rFonts w:eastAsia="等线"/>
                      <w:b/>
                      <w:sz w:val="16"/>
                      <w:szCs w:val="16"/>
                      <w:u w:val="single"/>
                    </w:rPr>
                  </w:rPrChange>
                </w:rPr>
                <w:t>NTN cell:</w:t>
              </w:r>
            </w:ins>
          </w:p>
          <w:p w14:paraId="280D58D2" w14:textId="77777777" w:rsidR="00C83509" w:rsidRPr="00D53A71" w:rsidRDefault="00C83509" w:rsidP="00402A1F">
            <w:pPr>
              <w:snapToGrid w:val="0"/>
              <w:spacing w:after="0"/>
              <w:rPr>
                <w:ins w:id="761" w:author="JK " w:date="2024-01-22T15:58:00Z"/>
                <w:rFonts w:ascii="Arial" w:eastAsia="等线" w:hAnsi="Arial" w:cs="Arial"/>
                <w:sz w:val="18"/>
                <w:szCs w:val="18"/>
                <w:rPrChange w:id="762" w:author="JK " w:date="2024-01-22T15:59:00Z">
                  <w:rPr>
                    <w:ins w:id="763" w:author="JK " w:date="2024-01-22T15:58:00Z"/>
                    <w:rFonts w:eastAsia="等线"/>
                    <w:b/>
                    <w:sz w:val="16"/>
                    <w:szCs w:val="16"/>
                  </w:rPr>
                </w:rPrChange>
              </w:rPr>
            </w:pPr>
            <w:ins w:id="764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765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Observe NTN central beam for SINR, 6 adjacent beams for inter-beam interference.</w:t>
              </w:r>
            </w:ins>
          </w:p>
          <w:p w14:paraId="2315318E" w14:textId="77777777" w:rsidR="00C83509" w:rsidRPr="00D53A71" w:rsidRDefault="00C83509" w:rsidP="00402A1F">
            <w:pPr>
              <w:snapToGrid w:val="0"/>
              <w:spacing w:after="0"/>
              <w:rPr>
                <w:ins w:id="766" w:author="JK " w:date="2024-01-22T15:58:00Z"/>
                <w:rFonts w:ascii="Arial" w:eastAsia="等线" w:hAnsi="Arial" w:cs="Arial"/>
                <w:sz w:val="18"/>
                <w:szCs w:val="18"/>
                <w:rPrChange w:id="767" w:author="JK " w:date="2024-01-22T15:59:00Z">
                  <w:rPr>
                    <w:ins w:id="768" w:author="JK " w:date="2024-01-22T15:58:00Z"/>
                    <w:rFonts w:eastAsia="等线"/>
                    <w:b/>
                    <w:sz w:val="16"/>
                    <w:szCs w:val="16"/>
                  </w:rPr>
                </w:rPrChange>
              </w:rPr>
            </w:pPr>
          </w:p>
          <w:p w14:paraId="7F1AD013" w14:textId="77777777" w:rsidR="00C83509" w:rsidRPr="00D53A71" w:rsidRDefault="00C83509" w:rsidP="00402A1F">
            <w:pPr>
              <w:snapToGrid w:val="0"/>
              <w:spacing w:after="0"/>
              <w:rPr>
                <w:ins w:id="769" w:author="JK " w:date="2024-01-22T15:58:00Z"/>
                <w:rFonts w:ascii="Arial" w:eastAsia="等线" w:hAnsi="Arial" w:cs="Arial"/>
                <w:sz w:val="18"/>
                <w:szCs w:val="18"/>
                <w:rPrChange w:id="770" w:author="JK " w:date="2024-01-22T15:59:00Z">
                  <w:rPr>
                    <w:ins w:id="771" w:author="JK " w:date="2024-01-22T15:58:00Z"/>
                    <w:rFonts w:eastAsia="等线"/>
                    <w:b/>
                    <w:sz w:val="16"/>
                    <w:szCs w:val="16"/>
                  </w:rPr>
                </w:rPrChange>
              </w:rPr>
            </w:pPr>
            <w:ins w:id="772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u w:val="single"/>
                  <w:rPrChange w:id="773" w:author="JK " w:date="2024-01-22T15:59:00Z">
                    <w:rPr>
                      <w:rFonts w:eastAsia="等线"/>
                      <w:b/>
                      <w:sz w:val="16"/>
                      <w:szCs w:val="16"/>
                      <w:u w:val="single"/>
                    </w:rPr>
                  </w:rPrChange>
                </w:rPr>
                <w:t>NTN UE:</w:t>
              </w:r>
              <w:r w:rsidRPr="00D53A71">
                <w:rPr>
                  <w:rFonts w:ascii="Arial" w:eastAsia="等线" w:hAnsi="Arial" w:cs="Arial"/>
                  <w:sz w:val="18"/>
                  <w:szCs w:val="18"/>
                  <w:rPrChange w:id="774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 xml:space="preserve"> </w:t>
              </w:r>
            </w:ins>
          </w:p>
          <w:p w14:paraId="42AD71A6" w14:textId="77777777" w:rsidR="00C83509" w:rsidRPr="00D53A71" w:rsidRDefault="00C83509" w:rsidP="00402A1F">
            <w:pPr>
              <w:snapToGrid w:val="0"/>
              <w:spacing w:after="0"/>
              <w:rPr>
                <w:ins w:id="775" w:author="JK " w:date="2024-01-22T15:58:00Z"/>
                <w:rFonts w:ascii="Arial" w:eastAsia="等线" w:hAnsi="Arial" w:cs="Arial"/>
                <w:sz w:val="18"/>
                <w:szCs w:val="18"/>
                <w:rPrChange w:id="776" w:author="JK " w:date="2024-01-22T15:59:00Z">
                  <w:rPr>
                    <w:ins w:id="777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778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779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NTN UEs randomly dropped in TN clusters</w:t>
              </w:r>
            </w:ins>
          </w:p>
        </w:tc>
        <w:tc>
          <w:tcPr>
            <w:tcW w:w="1012" w:type="pct"/>
            <w:shd w:val="clear" w:color="auto" w:fill="auto"/>
            <w:vAlign w:val="center"/>
          </w:tcPr>
          <w:p w14:paraId="12EDB3D1" w14:textId="77777777" w:rsidR="00C83509" w:rsidRPr="00D53A71" w:rsidRDefault="00C83509" w:rsidP="00402A1F">
            <w:pPr>
              <w:snapToGrid w:val="0"/>
              <w:spacing w:after="0"/>
              <w:rPr>
                <w:ins w:id="780" w:author="JK " w:date="2024-01-22T15:58:00Z"/>
                <w:rFonts w:ascii="Arial" w:eastAsia="等线" w:hAnsi="Arial" w:cs="Arial"/>
                <w:sz w:val="18"/>
                <w:szCs w:val="18"/>
                <w:rPrChange w:id="781" w:author="JK " w:date="2024-01-22T15:59:00Z">
                  <w:rPr>
                    <w:ins w:id="782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783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784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Consider the active rate of 20% for TN.</w:t>
              </w:r>
            </w:ins>
          </w:p>
        </w:tc>
        <w:tc>
          <w:tcPr>
            <w:tcW w:w="1014" w:type="pct"/>
            <w:shd w:val="clear" w:color="auto" w:fill="auto"/>
            <w:vAlign w:val="center"/>
          </w:tcPr>
          <w:p w14:paraId="4418097B" w14:textId="77777777" w:rsidR="00C83509" w:rsidRPr="00D53A71" w:rsidRDefault="00C83509" w:rsidP="00402A1F">
            <w:pPr>
              <w:snapToGrid w:val="0"/>
              <w:spacing w:after="0"/>
              <w:rPr>
                <w:ins w:id="785" w:author="JK " w:date="2024-01-22T15:58:00Z"/>
                <w:rFonts w:ascii="Arial" w:eastAsia="等线" w:hAnsi="Arial" w:cs="Arial"/>
                <w:sz w:val="18"/>
                <w:szCs w:val="18"/>
                <w:rPrChange w:id="786" w:author="JK " w:date="2024-01-22T15:59:00Z">
                  <w:rPr>
                    <w:ins w:id="787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788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789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All active TN cells in central NTN beam</w:t>
              </w:r>
            </w:ins>
          </w:p>
        </w:tc>
      </w:tr>
      <w:tr w:rsidR="00C83509" w:rsidRPr="00D53A71" w14:paraId="4BEFD01C" w14:textId="77777777" w:rsidTr="00402A1F">
        <w:trPr>
          <w:trHeight w:val="1073"/>
          <w:ins w:id="790" w:author="JK " w:date="2024-01-22T15:58:00Z"/>
        </w:trPr>
        <w:tc>
          <w:tcPr>
            <w:tcW w:w="210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FD3303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791" w:author="JK " w:date="2024-01-22T15:58:00Z"/>
                <w:rFonts w:ascii="Arial" w:eastAsia="等线" w:hAnsi="Arial" w:cs="Arial"/>
                <w:sz w:val="18"/>
                <w:szCs w:val="18"/>
                <w:lang w:eastAsia="zh-CN"/>
                <w:rPrChange w:id="792" w:author="JK " w:date="2024-01-22T15:58:00Z">
                  <w:rPr>
                    <w:ins w:id="793" w:author="JK " w:date="2024-01-22T15:58:00Z"/>
                    <w:rFonts w:eastAsia="等线"/>
                    <w:sz w:val="16"/>
                    <w:szCs w:val="16"/>
                    <w:lang w:eastAsia="zh-CN"/>
                  </w:rPr>
                </w:rPrChange>
              </w:rPr>
            </w:pPr>
            <w:ins w:id="794" w:author="JK " w:date="2024-01-24T16:36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5a</w:t>
              </w:r>
            </w:ins>
          </w:p>
        </w:tc>
        <w:tc>
          <w:tcPr>
            <w:tcW w:w="629" w:type="pct"/>
            <w:shd w:val="clear" w:color="auto" w:fill="auto"/>
            <w:vAlign w:val="center"/>
          </w:tcPr>
          <w:p w14:paraId="009AB9B5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795" w:author="JK " w:date="2024-01-22T15:58:00Z"/>
                <w:rFonts w:ascii="Arial" w:eastAsia="等线" w:hAnsi="Arial" w:cs="Arial"/>
                <w:sz w:val="18"/>
                <w:szCs w:val="18"/>
                <w:rPrChange w:id="796" w:author="JK " w:date="2024-01-22T15:58:00Z">
                  <w:rPr>
                    <w:ins w:id="797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798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799" w:author="JK " w:date="2024-01-22T15:58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TN with NTN</w:t>
              </w:r>
            </w:ins>
          </w:p>
        </w:tc>
        <w:tc>
          <w:tcPr>
            <w:tcW w:w="55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D31066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800" w:author="JK " w:date="2024-01-22T15:58:00Z"/>
                <w:rFonts w:ascii="Arial" w:eastAsia="等线" w:hAnsi="Arial" w:cs="Arial"/>
                <w:sz w:val="18"/>
                <w:szCs w:val="18"/>
                <w:rPrChange w:id="801" w:author="JK " w:date="2024-01-22T15:58:00Z">
                  <w:rPr>
                    <w:ins w:id="802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803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804" w:author="JK " w:date="2024-01-22T15:58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TN DL</w:t>
              </w:r>
            </w:ins>
          </w:p>
        </w:tc>
        <w:tc>
          <w:tcPr>
            <w:tcW w:w="35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28E303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805" w:author="JK " w:date="2024-01-22T15:58:00Z"/>
                <w:rFonts w:ascii="Arial" w:eastAsia="等线" w:hAnsi="Arial" w:cs="Arial"/>
                <w:sz w:val="18"/>
                <w:szCs w:val="18"/>
                <w:rPrChange w:id="806" w:author="JK " w:date="2024-01-22T15:58:00Z">
                  <w:rPr>
                    <w:ins w:id="807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808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809" w:author="JK " w:date="2024-01-22T15:58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NTN DL</w:t>
              </w:r>
            </w:ins>
          </w:p>
        </w:tc>
        <w:tc>
          <w:tcPr>
            <w:tcW w:w="1226" w:type="pct"/>
            <w:vAlign w:val="center"/>
          </w:tcPr>
          <w:p w14:paraId="2199B3BF" w14:textId="77777777" w:rsidR="00C83509" w:rsidRPr="00D53A71" w:rsidRDefault="00C83509" w:rsidP="00402A1F">
            <w:pPr>
              <w:snapToGrid w:val="0"/>
              <w:spacing w:after="0"/>
              <w:rPr>
                <w:ins w:id="810" w:author="JK " w:date="2024-01-22T15:58:00Z"/>
                <w:rFonts w:ascii="Arial" w:eastAsia="等线" w:hAnsi="Arial" w:cs="Arial"/>
                <w:sz w:val="18"/>
                <w:szCs w:val="18"/>
                <w:u w:val="single"/>
                <w:rPrChange w:id="811" w:author="JK " w:date="2024-01-22T15:59:00Z">
                  <w:rPr>
                    <w:ins w:id="812" w:author="JK " w:date="2024-01-22T15:58:00Z"/>
                    <w:rFonts w:eastAsia="等线"/>
                    <w:b/>
                    <w:sz w:val="16"/>
                    <w:szCs w:val="16"/>
                    <w:u w:val="single"/>
                  </w:rPr>
                </w:rPrChange>
              </w:rPr>
            </w:pPr>
            <w:ins w:id="813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u w:val="single"/>
                  <w:rPrChange w:id="814" w:author="JK " w:date="2024-01-22T15:59:00Z">
                    <w:rPr>
                      <w:rFonts w:eastAsia="等线"/>
                      <w:b/>
                      <w:sz w:val="16"/>
                      <w:szCs w:val="16"/>
                      <w:u w:val="single"/>
                    </w:rPr>
                  </w:rPrChange>
                </w:rPr>
                <w:t>NTN cell:</w:t>
              </w:r>
            </w:ins>
          </w:p>
          <w:p w14:paraId="20916F12" w14:textId="77777777" w:rsidR="00C83509" w:rsidRPr="00D53A71" w:rsidRDefault="00C83509" w:rsidP="00402A1F">
            <w:pPr>
              <w:snapToGrid w:val="0"/>
              <w:spacing w:after="0"/>
              <w:rPr>
                <w:ins w:id="815" w:author="JK " w:date="2024-01-22T15:58:00Z"/>
                <w:rFonts w:ascii="Arial" w:eastAsia="等线" w:hAnsi="Arial" w:cs="Arial"/>
                <w:sz w:val="18"/>
                <w:szCs w:val="18"/>
                <w:rPrChange w:id="816" w:author="JK " w:date="2024-01-22T15:59:00Z">
                  <w:rPr>
                    <w:ins w:id="817" w:author="JK " w:date="2024-01-22T15:58:00Z"/>
                    <w:rFonts w:eastAsia="等线"/>
                    <w:b/>
                    <w:sz w:val="16"/>
                    <w:szCs w:val="16"/>
                  </w:rPr>
                </w:rPrChange>
              </w:rPr>
            </w:pPr>
            <w:ins w:id="818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819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Observe NTN central beam for SINR, 6 adjacent beams for inter-beam interference.</w:t>
              </w:r>
            </w:ins>
          </w:p>
          <w:p w14:paraId="065EC05D" w14:textId="77777777" w:rsidR="00C83509" w:rsidRPr="00D53A71" w:rsidRDefault="00C83509" w:rsidP="00402A1F">
            <w:pPr>
              <w:snapToGrid w:val="0"/>
              <w:spacing w:after="0"/>
              <w:rPr>
                <w:ins w:id="820" w:author="JK " w:date="2024-01-22T15:58:00Z"/>
                <w:rFonts w:ascii="Arial" w:eastAsia="等线" w:hAnsi="Arial" w:cs="Arial"/>
                <w:sz w:val="18"/>
                <w:szCs w:val="18"/>
                <w:rPrChange w:id="821" w:author="JK " w:date="2024-01-22T15:59:00Z">
                  <w:rPr>
                    <w:ins w:id="822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</w:p>
          <w:p w14:paraId="7C065373" w14:textId="77777777" w:rsidR="00C83509" w:rsidRPr="00D53A71" w:rsidRDefault="00C83509" w:rsidP="00402A1F">
            <w:pPr>
              <w:snapToGrid w:val="0"/>
              <w:spacing w:after="0"/>
              <w:rPr>
                <w:ins w:id="823" w:author="JK " w:date="2024-01-22T15:58:00Z"/>
                <w:rFonts w:ascii="Arial" w:eastAsia="等线" w:hAnsi="Arial" w:cs="Arial"/>
                <w:sz w:val="18"/>
                <w:szCs w:val="18"/>
                <w:u w:val="single"/>
                <w:rPrChange w:id="824" w:author="JK " w:date="2024-01-22T15:59:00Z">
                  <w:rPr>
                    <w:ins w:id="825" w:author="JK " w:date="2024-01-22T15:58:00Z"/>
                    <w:rFonts w:eastAsia="等线"/>
                    <w:b/>
                    <w:sz w:val="16"/>
                    <w:szCs w:val="16"/>
                    <w:u w:val="single"/>
                  </w:rPr>
                </w:rPrChange>
              </w:rPr>
            </w:pPr>
            <w:ins w:id="826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u w:val="single"/>
                  <w:rPrChange w:id="827" w:author="JK " w:date="2024-01-22T15:59:00Z">
                    <w:rPr>
                      <w:rFonts w:eastAsia="等线"/>
                      <w:b/>
                      <w:sz w:val="16"/>
                      <w:szCs w:val="16"/>
                      <w:u w:val="single"/>
                    </w:rPr>
                  </w:rPrChange>
                </w:rPr>
                <w:t>NTN UE:</w:t>
              </w:r>
            </w:ins>
          </w:p>
          <w:p w14:paraId="19BC4E4D" w14:textId="77777777" w:rsidR="00C83509" w:rsidRPr="00D53A71" w:rsidRDefault="00C83509" w:rsidP="00402A1F">
            <w:pPr>
              <w:snapToGrid w:val="0"/>
              <w:spacing w:after="0"/>
              <w:rPr>
                <w:ins w:id="828" w:author="JK " w:date="2024-01-22T15:58:00Z"/>
                <w:rFonts w:ascii="Arial" w:eastAsia="等线" w:hAnsi="Arial" w:cs="Arial"/>
                <w:sz w:val="18"/>
                <w:szCs w:val="18"/>
                <w:rPrChange w:id="829" w:author="JK " w:date="2024-01-22T15:59:00Z">
                  <w:rPr>
                    <w:ins w:id="830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831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832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NTN UEs randomly dropped in TN clusters.</w:t>
              </w:r>
            </w:ins>
          </w:p>
        </w:tc>
        <w:tc>
          <w:tcPr>
            <w:tcW w:w="1012" w:type="pct"/>
            <w:shd w:val="clear" w:color="auto" w:fill="auto"/>
            <w:vAlign w:val="center"/>
          </w:tcPr>
          <w:p w14:paraId="6814AC9F" w14:textId="77777777" w:rsidR="00C83509" w:rsidRPr="00D53A71" w:rsidRDefault="00C83509" w:rsidP="00402A1F">
            <w:pPr>
              <w:snapToGrid w:val="0"/>
              <w:spacing w:after="0"/>
              <w:rPr>
                <w:ins w:id="833" w:author="JK " w:date="2024-01-22T15:58:00Z"/>
                <w:rFonts w:ascii="Arial" w:eastAsia="等线" w:hAnsi="Arial" w:cs="Arial"/>
                <w:sz w:val="18"/>
                <w:szCs w:val="18"/>
                <w:rPrChange w:id="834" w:author="JK " w:date="2024-01-22T15:59:00Z">
                  <w:rPr>
                    <w:ins w:id="835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836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837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One cluster with 19 TN cells (57 sectors) randomly placed in the central NTN beam</w:t>
              </w:r>
            </w:ins>
          </w:p>
        </w:tc>
        <w:tc>
          <w:tcPr>
            <w:tcW w:w="1014" w:type="pct"/>
            <w:shd w:val="clear" w:color="auto" w:fill="auto"/>
            <w:vAlign w:val="center"/>
          </w:tcPr>
          <w:p w14:paraId="7C2F48FE" w14:textId="77777777" w:rsidR="00C83509" w:rsidRPr="00D53A71" w:rsidRDefault="00C83509" w:rsidP="00402A1F">
            <w:pPr>
              <w:snapToGrid w:val="0"/>
              <w:spacing w:after="0"/>
              <w:rPr>
                <w:ins w:id="838" w:author="JK " w:date="2024-01-22T15:58:00Z"/>
                <w:rFonts w:ascii="Arial" w:eastAsia="等线" w:hAnsi="Arial" w:cs="Arial"/>
                <w:sz w:val="18"/>
                <w:szCs w:val="18"/>
                <w:rPrChange w:id="839" w:author="JK " w:date="2024-01-22T15:59:00Z">
                  <w:rPr>
                    <w:ins w:id="840" w:author="JK " w:date="2024-01-22T15:58:00Z"/>
                    <w:rFonts w:eastAsia="等线"/>
                    <w:b/>
                    <w:sz w:val="16"/>
                    <w:szCs w:val="16"/>
                  </w:rPr>
                </w:rPrChange>
              </w:rPr>
            </w:pPr>
          </w:p>
          <w:p w14:paraId="3D10346E" w14:textId="77777777" w:rsidR="00C83509" w:rsidRPr="00D53A71" w:rsidRDefault="00C83509" w:rsidP="00402A1F">
            <w:pPr>
              <w:snapToGrid w:val="0"/>
              <w:spacing w:after="0"/>
              <w:rPr>
                <w:ins w:id="841" w:author="JK " w:date="2024-01-22T15:58:00Z"/>
                <w:rFonts w:ascii="Arial" w:eastAsia="等线" w:hAnsi="Arial" w:cs="Arial"/>
                <w:sz w:val="18"/>
                <w:szCs w:val="18"/>
                <w:rPrChange w:id="842" w:author="JK " w:date="2024-01-22T15:59:00Z">
                  <w:rPr>
                    <w:ins w:id="843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844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845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Only the active TN clusters which contain the NTN UE(s).</w:t>
              </w:r>
            </w:ins>
          </w:p>
        </w:tc>
      </w:tr>
      <w:tr w:rsidR="00C83509" w:rsidRPr="00D53A71" w14:paraId="588E9959" w14:textId="77777777" w:rsidTr="00402A1F">
        <w:trPr>
          <w:trHeight w:val="588"/>
          <w:ins w:id="846" w:author="JK " w:date="2024-01-22T15:58:00Z"/>
        </w:trPr>
        <w:tc>
          <w:tcPr>
            <w:tcW w:w="210" w:type="pct"/>
            <w:vMerge w:val="restart"/>
            <w:tcBorders>
              <w:bottom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718071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847" w:author="JK " w:date="2024-01-22T15:58:00Z"/>
                <w:rFonts w:ascii="Arial" w:eastAsia="等线" w:hAnsi="Arial" w:cs="Arial"/>
                <w:sz w:val="18"/>
                <w:szCs w:val="18"/>
                <w:lang w:eastAsia="zh-CN"/>
                <w:rPrChange w:id="848" w:author="JK " w:date="2024-01-22T15:58:00Z">
                  <w:rPr>
                    <w:ins w:id="849" w:author="JK " w:date="2024-01-22T15:58:00Z"/>
                    <w:rFonts w:eastAsia="等线"/>
                    <w:sz w:val="16"/>
                    <w:szCs w:val="16"/>
                    <w:lang w:eastAsia="zh-CN"/>
                  </w:rPr>
                </w:rPrChange>
              </w:rPr>
            </w:pPr>
            <w:ins w:id="850" w:author="JK " w:date="2024-01-24T16:36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6a</w:t>
              </w:r>
            </w:ins>
          </w:p>
        </w:tc>
        <w:tc>
          <w:tcPr>
            <w:tcW w:w="629" w:type="pct"/>
            <w:vMerge w:val="restart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45924ED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851" w:author="JK " w:date="2024-01-22T15:58:00Z"/>
                <w:rFonts w:ascii="Arial" w:eastAsia="等线" w:hAnsi="Arial" w:cs="Arial"/>
                <w:sz w:val="18"/>
                <w:szCs w:val="18"/>
                <w:rPrChange w:id="852" w:author="JK " w:date="2024-01-22T15:58:00Z">
                  <w:rPr>
                    <w:ins w:id="853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854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855" w:author="JK " w:date="2024-01-22T15:58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TN with NTN</w:t>
              </w:r>
            </w:ins>
          </w:p>
        </w:tc>
        <w:tc>
          <w:tcPr>
            <w:tcW w:w="559" w:type="pct"/>
            <w:vMerge w:val="restart"/>
            <w:tcBorders>
              <w:bottom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EA6293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856" w:author="JK " w:date="2024-01-22T15:58:00Z"/>
                <w:rFonts w:ascii="Arial" w:eastAsia="等线" w:hAnsi="Arial" w:cs="Arial"/>
                <w:sz w:val="18"/>
                <w:szCs w:val="18"/>
                <w:rPrChange w:id="857" w:author="JK " w:date="2024-01-22T15:58:00Z">
                  <w:rPr>
                    <w:ins w:id="858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859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860" w:author="JK " w:date="2024-01-22T15:58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NTN DL</w:t>
              </w:r>
            </w:ins>
          </w:p>
        </w:tc>
        <w:tc>
          <w:tcPr>
            <w:tcW w:w="350" w:type="pct"/>
            <w:vMerge w:val="restart"/>
            <w:tcBorders>
              <w:bottom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D4905E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861" w:author="JK " w:date="2024-01-22T15:58:00Z"/>
                <w:rFonts w:ascii="Arial" w:eastAsia="等线" w:hAnsi="Arial" w:cs="Arial"/>
                <w:sz w:val="18"/>
                <w:szCs w:val="18"/>
                <w:rPrChange w:id="862" w:author="JK " w:date="2024-01-22T15:58:00Z">
                  <w:rPr>
                    <w:ins w:id="863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864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865" w:author="JK " w:date="2024-01-22T15:58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TN DL</w:t>
              </w:r>
            </w:ins>
          </w:p>
        </w:tc>
        <w:tc>
          <w:tcPr>
            <w:tcW w:w="1226" w:type="pct"/>
            <w:tcBorders>
              <w:bottom w:val="single" w:sz="8" w:space="0" w:color="000000"/>
            </w:tcBorders>
            <w:vAlign w:val="center"/>
          </w:tcPr>
          <w:p w14:paraId="31B366BA" w14:textId="77777777" w:rsidR="00C83509" w:rsidRPr="00D53A71" w:rsidRDefault="00C83509" w:rsidP="00402A1F">
            <w:pPr>
              <w:snapToGrid w:val="0"/>
              <w:spacing w:after="0"/>
              <w:rPr>
                <w:ins w:id="866" w:author="JK " w:date="2024-01-22T15:58:00Z"/>
                <w:rFonts w:ascii="Arial" w:eastAsia="等线" w:hAnsi="Arial" w:cs="Arial"/>
                <w:sz w:val="18"/>
                <w:szCs w:val="18"/>
                <w:u w:val="single"/>
                <w:rPrChange w:id="867" w:author="JK " w:date="2024-01-22T15:59:00Z">
                  <w:rPr>
                    <w:ins w:id="868" w:author="JK " w:date="2024-01-22T15:58:00Z"/>
                    <w:rFonts w:eastAsia="等线"/>
                    <w:b/>
                    <w:sz w:val="16"/>
                    <w:szCs w:val="16"/>
                    <w:u w:val="single"/>
                  </w:rPr>
                </w:rPrChange>
              </w:rPr>
            </w:pPr>
            <w:ins w:id="869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u w:val="single"/>
                  <w:rPrChange w:id="870" w:author="JK " w:date="2024-01-22T15:59:00Z">
                    <w:rPr>
                      <w:rFonts w:eastAsia="等线"/>
                      <w:b/>
                      <w:sz w:val="16"/>
                      <w:szCs w:val="16"/>
                      <w:u w:val="single"/>
                    </w:rPr>
                  </w:rPrChange>
                </w:rPr>
                <w:t>NTN cell:</w:t>
              </w:r>
            </w:ins>
          </w:p>
          <w:p w14:paraId="4A78BBB8" w14:textId="77777777" w:rsidR="00C83509" w:rsidRPr="00D53A71" w:rsidRDefault="00C83509" w:rsidP="00402A1F">
            <w:pPr>
              <w:snapToGrid w:val="0"/>
              <w:spacing w:after="0"/>
              <w:rPr>
                <w:ins w:id="871" w:author="JK " w:date="2024-01-22T15:58:00Z"/>
                <w:rFonts w:ascii="Arial" w:eastAsia="等线" w:hAnsi="Arial" w:cs="Arial"/>
                <w:sz w:val="18"/>
                <w:szCs w:val="18"/>
                <w:rPrChange w:id="872" w:author="JK " w:date="2024-01-22T15:59:00Z">
                  <w:rPr>
                    <w:ins w:id="873" w:author="JK " w:date="2024-01-22T15:58:00Z"/>
                    <w:rFonts w:eastAsia="等线"/>
                    <w:b/>
                    <w:sz w:val="16"/>
                    <w:szCs w:val="16"/>
                  </w:rPr>
                </w:rPrChange>
              </w:rPr>
            </w:pPr>
            <w:ins w:id="874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875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Nadir point.</w:t>
              </w:r>
            </w:ins>
          </w:p>
          <w:p w14:paraId="14C66CFF" w14:textId="77777777" w:rsidR="00C83509" w:rsidRPr="00D53A71" w:rsidRDefault="00C83509" w:rsidP="00402A1F">
            <w:pPr>
              <w:snapToGrid w:val="0"/>
              <w:spacing w:after="0"/>
              <w:rPr>
                <w:ins w:id="876" w:author="JK " w:date="2024-01-22T15:58:00Z"/>
                <w:rFonts w:ascii="Arial" w:eastAsia="等线" w:hAnsi="Arial" w:cs="Arial"/>
                <w:sz w:val="18"/>
                <w:szCs w:val="18"/>
                <w:rPrChange w:id="877" w:author="JK " w:date="2024-01-22T15:59:00Z">
                  <w:rPr>
                    <w:ins w:id="878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</w:p>
          <w:p w14:paraId="1B501C60" w14:textId="77777777" w:rsidR="00C83509" w:rsidRPr="00D53A71" w:rsidRDefault="00C83509" w:rsidP="00402A1F">
            <w:pPr>
              <w:snapToGrid w:val="0"/>
              <w:spacing w:after="0"/>
              <w:rPr>
                <w:ins w:id="879" w:author="JK " w:date="2024-01-22T15:58:00Z"/>
                <w:rFonts w:ascii="Arial" w:eastAsia="等线" w:hAnsi="Arial" w:cs="Arial"/>
                <w:sz w:val="18"/>
                <w:szCs w:val="18"/>
                <w:u w:val="single"/>
                <w:rPrChange w:id="880" w:author="JK " w:date="2024-01-22T15:59:00Z">
                  <w:rPr>
                    <w:ins w:id="881" w:author="JK " w:date="2024-01-22T15:58:00Z"/>
                    <w:rFonts w:eastAsia="等线"/>
                    <w:b/>
                    <w:sz w:val="16"/>
                    <w:szCs w:val="16"/>
                    <w:u w:val="single"/>
                  </w:rPr>
                </w:rPrChange>
              </w:rPr>
            </w:pPr>
            <w:ins w:id="882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u w:val="single"/>
                  <w:rPrChange w:id="883" w:author="JK " w:date="2024-01-22T15:59:00Z">
                    <w:rPr>
                      <w:rFonts w:eastAsia="等线"/>
                      <w:b/>
                      <w:sz w:val="16"/>
                      <w:szCs w:val="16"/>
                      <w:u w:val="single"/>
                    </w:rPr>
                  </w:rPrChange>
                </w:rPr>
                <w:t>NTN UE:</w:t>
              </w:r>
            </w:ins>
          </w:p>
          <w:p w14:paraId="6B5D4904" w14:textId="77777777" w:rsidR="00C83509" w:rsidRPr="00D53A71" w:rsidRDefault="00C83509" w:rsidP="00402A1F">
            <w:pPr>
              <w:snapToGrid w:val="0"/>
              <w:spacing w:after="0"/>
              <w:rPr>
                <w:ins w:id="884" w:author="JK " w:date="2024-01-22T15:58:00Z"/>
                <w:rFonts w:ascii="Arial" w:eastAsia="等线" w:hAnsi="Arial" w:cs="Arial"/>
                <w:sz w:val="18"/>
                <w:szCs w:val="18"/>
                <w:rPrChange w:id="885" w:author="JK " w:date="2024-01-22T15:59:00Z">
                  <w:rPr>
                    <w:ins w:id="886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887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888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NTN UEs randomly dropped in TN clusters.</w:t>
              </w:r>
            </w:ins>
          </w:p>
        </w:tc>
        <w:tc>
          <w:tcPr>
            <w:tcW w:w="1012" w:type="pct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4C71CDB" w14:textId="77777777" w:rsidR="00C83509" w:rsidRPr="00D53A71" w:rsidRDefault="00C83509" w:rsidP="00402A1F">
            <w:pPr>
              <w:snapToGrid w:val="0"/>
              <w:spacing w:after="0"/>
              <w:rPr>
                <w:ins w:id="889" w:author="JK " w:date="2024-01-22T15:58:00Z"/>
                <w:rFonts w:ascii="Arial" w:eastAsia="等线" w:hAnsi="Arial" w:cs="Arial"/>
                <w:sz w:val="18"/>
                <w:szCs w:val="18"/>
                <w:rPrChange w:id="890" w:author="JK " w:date="2024-01-22T15:59:00Z">
                  <w:rPr>
                    <w:ins w:id="891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892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893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TN clusters randomly placed in this NTN beam</w:t>
              </w:r>
            </w:ins>
          </w:p>
        </w:tc>
        <w:tc>
          <w:tcPr>
            <w:tcW w:w="1014" w:type="pct"/>
            <w:vMerge w:val="restart"/>
            <w:shd w:val="clear" w:color="auto" w:fill="auto"/>
            <w:vAlign w:val="center"/>
          </w:tcPr>
          <w:p w14:paraId="15AAE7E2" w14:textId="77777777" w:rsidR="00C83509" w:rsidRPr="00D53A71" w:rsidRDefault="00C83509" w:rsidP="00402A1F">
            <w:pPr>
              <w:snapToGrid w:val="0"/>
              <w:spacing w:after="0"/>
              <w:rPr>
                <w:ins w:id="894" w:author="JK " w:date="2024-01-22T15:58:00Z"/>
                <w:rFonts w:ascii="Arial" w:eastAsia="等线" w:hAnsi="Arial" w:cs="Arial"/>
                <w:sz w:val="18"/>
                <w:szCs w:val="18"/>
                <w:rPrChange w:id="895" w:author="JK " w:date="2024-01-22T15:59:00Z">
                  <w:rPr>
                    <w:ins w:id="896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897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898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All in central NTN beam</w:t>
              </w:r>
            </w:ins>
          </w:p>
        </w:tc>
      </w:tr>
      <w:tr w:rsidR="00C83509" w:rsidRPr="00D53A71" w14:paraId="46237D97" w14:textId="77777777" w:rsidTr="00402A1F">
        <w:trPr>
          <w:trHeight w:val="1099"/>
          <w:ins w:id="899" w:author="JK " w:date="2024-01-22T15:58:00Z"/>
        </w:trPr>
        <w:tc>
          <w:tcPr>
            <w:tcW w:w="210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9DD9C6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900" w:author="JK " w:date="2024-01-22T15:58:00Z"/>
                <w:rFonts w:ascii="Arial" w:eastAsia="等线" w:hAnsi="Arial" w:cs="Arial"/>
                <w:sz w:val="18"/>
                <w:szCs w:val="18"/>
                <w:rPrChange w:id="901" w:author="JK " w:date="2024-01-22T15:58:00Z">
                  <w:rPr>
                    <w:ins w:id="902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</w:p>
        </w:tc>
        <w:tc>
          <w:tcPr>
            <w:tcW w:w="629" w:type="pct"/>
            <w:vMerge/>
            <w:shd w:val="clear" w:color="auto" w:fill="auto"/>
            <w:vAlign w:val="center"/>
          </w:tcPr>
          <w:p w14:paraId="4FB87717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903" w:author="JK " w:date="2024-01-22T15:58:00Z"/>
                <w:rFonts w:ascii="Arial" w:eastAsia="等线" w:hAnsi="Arial" w:cs="Arial"/>
                <w:sz w:val="18"/>
                <w:szCs w:val="18"/>
                <w:rPrChange w:id="904" w:author="JK " w:date="2024-01-22T15:58:00Z">
                  <w:rPr>
                    <w:ins w:id="905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</w:p>
        </w:tc>
        <w:tc>
          <w:tcPr>
            <w:tcW w:w="559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BD986D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906" w:author="JK " w:date="2024-01-22T15:58:00Z"/>
                <w:rFonts w:ascii="Arial" w:eastAsia="等线" w:hAnsi="Arial" w:cs="Arial"/>
                <w:sz w:val="18"/>
                <w:szCs w:val="18"/>
                <w:rPrChange w:id="907" w:author="JK " w:date="2024-01-22T15:58:00Z">
                  <w:rPr>
                    <w:ins w:id="908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</w:p>
        </w:tc>
        <w:tc>
          <w:tcPr>
            <w:tcW w:w="350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8D7D17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909" w:author="JK " w:date="2024-01-22T15:58:00Z"/>
                <w:rFonts w:ascii="Arial" w:eastAsia="等线" w:hAnsi="Arial" w:cs="Arial"/>
                <w:sz w:val="18"/>
                <w:szCs w:val="18"/>
                <w:rPrChange w:id="910" w:author="JK " w:date="2024-01-22T15:58:00Z">
                  <w:rPr>
                    <w:ins w:id="911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</w:p>
        </w:tc>
        <w:tc>
          <w:tcPr>
            <w:tcW w:w="1226" w:type="pct"/>
            <w:vAlign w:val="center"/>
          </w:tcPr>
          <w:p w14:paraId="4504BFFC" w14:textId="77777777" w:rsidR="00C83509" w:rsidRPr="00D53A71" w:rsidRDefault="00C83509" w:rsidP="00402A1F">
            <w:pPr>
              <w:snapToGrid w:val="0"/>
              <w:spacing w:after="0"/>
              <w:rPr>
                <w:ins w:id="912" w:author="JK " w:date="2024-01-22T15:58:00Z"/>
                <w:rFonts w:ascii="Arial" w:eastAsia="等线" w:hAnsi="Arial" w:cs="Arial"/>
                <w:sz w:val="18"/>
                <w:szCs w:val="18"/>
                <w:u w:val="single"/>
                <w:rPrChange w:id="913" w:author="JK " w:date="2024-01-22T15:59:00Z">
                  <w:rPr>
                    <w:ins w:id="914" w:author="JK " w:date="2024-01-22T15:58:00Z"/>
                    <w:rFonts w:eastAsia="等线"/>
                    <w:b/>
                    <w:sz w:val="16"/>
                    <w:szCs w:val="16"/>
                    <w:u w:val="single"/>
                  </w:rPr>
                </w:rPrChange>
              </w:rPr>
            </w:pPr>
            <w:ins w:id="915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u w:val="single"/>
                  <w:rPrChange w:id="916" w:author="JK " w:date="2024-01-22T15:59:00Z">
                    <w:rPr>
                      <w:rFonts w:eastAsia="等线"/>
                      <w:b/>
                      <w:sz w:val="16"/>
                      <w:szCs w:val="16"/>
                      <w:u w:val="single"/>
                    </w:rPr>
                  </w:rPrChange>
                </w:rPr>
                <w:t>NTN cell:</w:t>
              </w:r>
            </w:ins>
          </w:p>
          <w:p w14:paraId="6245FE49" w14:textId="77777777" w:rsidR="00C83509" w:rsidRPr="00D53A71" w:rsidRDefault="00C83509" w:rsidP="00402A1F">
            <w:pPr>
              <w:snapToGrid w:val="0"/>
              <w:spacing w:after="0"/>
              <w:rPr>
                <w:ins w:id="917" w:author="JK " w:date="2024-01-22T15:58:00Z"/>
                <w:rFonts w:ascii="Arial" w:eastAsia="等线" w:hAnsi="Arial" w:cs="Arial"/>
                <w:sz w:val="18"/>
                <w:szCs w:val="18"/>
                <w:rPrChange w:id="918" w:author="JK " w:date="2024-01-22T15:59:00Z">
                  <w:rPr>
                    <w:ins w:id="919" w:author="JK " w:date="2024-01-22T15:58:00Z"/>
                    <w:rFonts w:eastAsia="等线"/>
                    <w:b/>
                    <w:sz w:val="16"/>
                    <w:szCs w:val="16"/>
                  </w:rPr>
                </w:rPrChange>
              </w:rPr>
            </w:pPr>
            <w:ins w:id="920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921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NTN cell with satellite at low elevation (to be further discussed for GEO and LEO</w:t>
              </w:r>
              <w:r w:rsidRPr="00D53A71">
                <w:rPr>
                  <w:rFonts w:ascii="Arial" w:eastAsia="等线" w:hAnsi="Arial" w:cs="Arial" w:hint="eastAsia"/>
                  <w:sz w:val="18"/>
                  <w:szCs w:val="18"/>
                  <w:rPrChange w:id="922" w:author="JK " w:date="2024-01-22T15:59:00Z">
                    <w:rPr>
                      <w:rFonts w:eastAsia="等线" w:hint="eastAsia"/>
                      <w:b/>
                      <w:sz w:val="16"/>
                      <w:szCs w:val="16"/>
                    </w:rPr>
                  </w:rPrChange>
                </w:rPr>
                <w:t>，</w:t>
              </w:r>
              <w:r w:rsidRPr="00D53A71">
                <w:rPr>
                  <w:rFonts w:ascii="Arial" w:eastAsia="等线" w:hAnsi="Arial" w:cs="Arial"/>
                  <w:sz w:val="18"/>
                  <w:szCs w:val="18"/>
                  <w:rPrChange w:id="923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interested companies can bring analysis and results for other values)</w:t>
              </w:r>
            </w:ins>
          </w:p>
          <w:p w14:paraId="32392B42" w14:textId="77777777" w:rsidR="00C83509" w:rsidRPr="00D53A71" w:rsidRDefault="00C83509" w:rsidP="00402A1F">
            <w:pPr>
              <w:snapToGrid w:val="0"/>
              <w:spacing w:after="0"/>
              <w:rPr>
                <w:ins w:id="924" w:author="JK " w:date="2024-01-22T15:58:00Z"/>
                <w:rFonts w:ascii="Arial" w:eastAsia="等线" w:hAnsi="Arial" w:cs="Arial"/>
                <w:sz w:val="18"/>
                <w:szCs w:val="18"/>
                <w:rPrChange w:id="925" w:author="JK " w:date="2024-01-22T15:59:00Z">
                  <w:rPr>
                    <w:ins w:id="926" w:author="JK " w:date="2024-01-22T15:58:00Z"/>
                    <w:rFonts w:eastAsia="等线"/>
                    <w:b/>
                    <w:sz w:val="16"/>
                    <w:szCs w:val="16"/>
                  </w:rPr>
                </w:rPrChange>
              </w:rPr>
            </w:pPr>
          </w:p>
          <w:p w14:paraId="563D5CAA" w14:textId="77777777" w:rsidR="00C83509" w:rsidRPr="00D53A71" w:rsidRDefault="00C83509" w:rsidP="00402A1F">
            <w:pPr>
              <w:snapToGrid w:val="0"/>
              <w:spacing w:after="0"/>
              <w:rPr>
                <w:ins w:id="927" w:author="JK " w:date="2024-01-22T15:58:00Z"/>
                <w:rFonts w:ascii="Arial" w:eastAsia="等线" w:hAnsi="Arial" w:cs="Arial"/>
                <w:sz w:val="18"/>
                <w:szCs w:val="18"/>
                <w:u w:val="single"/>
                <w:rPrChange w:id="928" w:author="JK " w:date="2024-01-22T15:59:00Z">
                  <w:rPr>
                    <w:ins w:id="929" w:author="JK " w:date="2024-01-22T15:58:00Z"/>
                    <w:rFonts w:eastAsia="等线"/>
                    <w:b/>
                    <w:sz w:val="16"/>
                    <w:szCs w:val="16"/>
                    <w:u w:val="single"/>
                  </w:rPr>
                </w:rPrChange>
              </w:rPr>
            </w:pPr>
            <w:ins w:id="930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u w:val="single"/>
                  <w:rPrChange w:id="931" w:author="JK " w:date="2024-01-22T15:59:00Z">
                    <w:rPr>
                      <w:rFonts w:eastAsia="等线"/>
                      <w:b/>
                      <w:sz w:val="16"/>
                      <w:szCs w:val="16"/>
                      <w:u w:val="single"/>
                    </w:rPr>
                  </w:rPrChange>
                </w:rPr>
                <w:t>NTN UE:</w:t>
              </w:r>
            </w:ins>
          </w:p>
          <w:p w14:paraId="0B18CFDC" w14:textId="77777777" w:rsidR="00C83509" w:rsidRPr="00D53A71" w:rsidRDefault="00C83509" w:rsidP="00402A1F">
            <w:pPr>
              <w:snapToGrid w:val="0"/>
              <w:spacing w:after="0"/>
              <w:rPr>
                <w:ins w:id="932" w:author="JK " w:date="2024-01-22T15:58:00Z"/>
                <w:rFonts w:ascii="Arial" w:eastAsia="等线" w:hAnsi="Arial" w:cs="Arial"/>
                <w:sz w:val="18"/>
                <w:szCs w:val="18"/>
                <w:rPrChange w:id="933" w:author="JK " w:date="2024-01-22T15:59:00Z">
                  <w:rPr>
                    <w:ins w:id="934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935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936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NTN UEs randomly dropped in TN clusters</w:t>
              </w:r>
            </w:ins>
          </w:p>
        </w:tc>
        <w:tc>
          <w:tcPr>
            <w:tcW w:w="1012" w:type="pct"/>
            <w:shd w:val="clear" w:color="auto" w:fill="auto"/>
            <w:vAlign w:val="center"/>
          </w:tcPr>
          <w:p w14:paraId="51EAE630" w14:textId="77777777" w:rsidR="00C83509" w:rsidRPr="00D53A71" w:rsidRDefault="00C83509" w:rsidP="00402A1F">
            <w:pPr>
              <w:snapToGrid w:val="0"/>
              <w:spacing w:after="0"/>
              <w:rPr>
                <w:ins w:id="937" w:author="JK " w:date="2024-01-22T15:58:00Z"/>
                <w:rFonts w:ascii="Arial" w:eastAsia="等线" w:hAnsi="Arial" w:cs="Arial"/>
                <w:sz w:val="18"/>
                <w:szCs w:val="18"/>
                <w:rPrChange w:id="938" w:author="JK " w:date="2024-01-22T15:59:00Z">
                  <w:rPr>
                    <w:ins w:id="939" w:author="JK " w:date="2024-01-22T15:58:00Z"/>
                    <w:rFonts w:eastAsia="等线"/>
                    <w:b/>
                    <w:sz w:val="16"/>
                    <w:szCs w:val="16"/>
                  </w:rPr>
                </w:rPrChange>
              </w:rPr>
            </w:pPr>
            <w:ins w:id="940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941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TN clusters randomly placed in this NTN beam</w:t>
              </w:r>
            </w:ins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3B8DB347" w14:textId="77777777" w:rsidR="00C83509" w:rsidRPr="00D53A71" w:rsidRDefault="00C83509" w:rsidP="00402A1F">
            <w:pPr>
              <w:snapToGrid w:val="0"/>
              <w:spacing w:after="0"/>
              <w:rPr>
                <w:ins w:id="942" w:author="JK " w:date="2024-01-22T15:58:00Z"/>
                <w:rFonts w:ascii="Arial" w:eastAsia="等线" w:hAnsi="Arial" w:cs="Arial"/>
                <w:sz w:val="18"/>
                <w:szCs w:val="18"/>
                <w:rPrChange w:id="943" w:author="JK " w:date="2024-01-22T15:59:00Z">
                  <w:rPr>
                    <w:ins w:id="944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</w:p>
        </w:tc>
      </w:tr>
      <w:tr w:rsidR="00C83509" w:rsidRPr="00D53A71" w14:paraId="43596071" w14:textId="77777777" w:rsidTr="00402A1F">
        <w:trPr>
          <w:trHeight w:val="1241"/>
          <w:ins w:id="945" w:author="JK " w:date="2024-01-22T15:58:00Z"/>
        </w:trPr>
        <w:tc>
          <w:tcPr>
            <w:tcW w:w="210" w:type="pct"/>
            <w:vMerge w:val="restar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95D8AE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946" w:author="JK " w:date="2024-01-22T15:58:00Z"/>
                <w:rFonts w:ascii="Arial" w:eastAsia="等线" w:hAnsi="Arial" w:cs="Arial"/>
                <w:sz w:val="18"/>
                <w:szCs w:val="18"/>
                <w:lang w:eastAsia="zh-CN"/>
                <w:rPrChange w:id="947" w:author="JK " w:date="2024-01-22T15:58:00Z">
                  <w:rPr>
                    <w:ins w:id="948" w:author="JK " w:date="2024-01-22T15:58:00Z"/>
                    <w:rFonts w:eastAsia="等线"/>
                    <w:sz w:val="16"/>
                    <w:szCs w:val="16"/>
                    <w:lang w:eastAsia="zh-CN"/>
                  </w:rPr>
                </w:rPrChange>
              </w:rPr>
            </w:pPr>
            <w:ins w:id="949" w:author="JK " w:date="2024-01-24T16:36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7a</w:t>
              </w:r>
            </w:ins>
          </w:p>
        </w:tc>
        <w:tc>
          <w:tcPr>
            <w:tcW w:w="629" w:type="pct"/>
            <w:vMerge w:val="restart"/>
            <w:shd w:val="clear" w:color="auto" w:fill="auto"/>
            <w:vAlign w:val="center"/>
          </w:tcPr>
          <w:p w14:paraId="41A66859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950" w:author="JK " w:date="2024-01-22T15:58:00Z"/>
                <w:rFonts w:ascii="Arial" w:eastAsia="等线" w:hAnsi="Arial" w:cs="Arial"/>
                <w:sz w:val="18"/>
                <w:szCs w:val="18"/>
                <w:rPrChange w:id="951" w:author="JK " w:date="2024-01-22T15:58:00Z">
                  <w:rPr>
                    <w:ins w:id="952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953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954" w:author="JK " w:date="2024-01-22T15:58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TN with NTN</w:t>
              </w:r>
            </w:ins>
          </w:p>
        </w:tc>
        <w:tc>
          <w:tcPr>
            <w:tcW w:w="559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FDEFB5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955" w:author="JK " w:date="2024-01-22T15:58:00Z"/>
                <w:rFonts w:ascii="Arial" w:eastAsia="等线" w:hAnsi="Arial" w:cs="Arial"/>
                <w:sz w:val="18"/>
                <w:szCs w:val="18"/>
                <w:rPrChange w:id="956" w:author="JK " w:date="2024-01-22T15:58:00Z">
                  <w:rPr>
                    <w:ins w:id="957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958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959" w:author="JK " w:date="2024-01-22T15:58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NTN DL</w:t>
              </w:r>
            </w:ins>
          </w:p>
        </w:tc>
        <w:tc>
          <w:tcPr>
            <w:tcW w:w="350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E1B045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960" w:author="JK " w:date="2024-01-22T15:58:00Z"/>
                <w:rFonts w:ascii="Arial" w:eastAsia="等线" w:hAnsi="Arial" w:cs="Arial"/>
                <w:sz w:val="18"/>
                <w:szCs w:val="18"/>
                <w:rPrChange w:id="961" w:author="JK " w:date="2024-01-22T15:58:00Z">
                  <w:rPr>
                    <w:ins w:id="962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963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964" w:author="JK " w:date="2024-01-22T15:58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TN UL</w:t>
              </w:r>
            </w:ins>
          </w:p>
        </w:tc>
        <w:tc>
          <w:tcPr>
            <w:tcW w:w="1226" w:type="pct"/>
            <w:vAlign w:val="center"/>
          </w:tcPr>
          <w:p w14:paraId="143425C7" w14:textId="77777777" w:rsidR="00C83509" w:rsidRPr="00D53A71" w:rsidRDefault="00C83509" w:rsidP="00402A1F">
            <w:pPr>
              <w:snapToGrid w:val="0"/>
              <w:spacing w:after="0"/>
              <w:rPr>
                <w:ins w:id="965" w:author="JK " w:date="2024-01-22T15:58:00Z"/>
                <w:rFonts w:ascii="Arial" w:eastAsia="等线" w:hAnsi="Arial" w:cs="Arial"/>
                <w:sz w:val="18"/>
                <w:szCs w:val="18"/>
                <w:u w:val="single"/>
                <w:rPrChange w:id="966" w:author="JK " w:date="2024-01-22T15:59:00Z">
                  <w:rPr>
                    <w:ins w:id="967" w:author="JK " w:date="2024-01-22T15:58:00Z"/>
                    <w:rFonts w:eastAsia="等线"/>
                    <w:b/>
                    <w:sz w:val="16"/>
                    <w:szCs w:val="16"/>
                    <w:u w:val="single"/>
                  </w:rPr>
                </w:rPrChange>
              </w:rPr>
            </w:pPr>
            <w:ins w:id="968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u w:val="single"/>
                  <w:rPrChange w:id="969" w:author="JK " w:date="2024-01-22T15:59:00Z">
                    <w:rPr>
                      <w:rFonts w:eastAsia="等线"/>
                      <w:b/>
                      <w:sz w:val="16"/>
                      <w:szCs w:val="16"/>
                      <w:u w:val="single"/>
                    </w:rPr>
                  </w:rPrChange>
                </w:rPr>
                <w:t xml:space="preserve">NTN cell: </w:t>
              </w:r>
            </w:ins>
          </w:p>
          <w:p w14:paraId="2F9A0D8C" w14:textId="77777777" w:rsidR="00C83509" w:rsidRPr="00D53A71" w:rsidRDefault="00C83509" w:rsidP="00402A1F">
            <w:pPr>
              <w:snapToGrid w:val="0"/>
              <w:spacing w:after="0"/>
              <w:rPr>
                <w:ins w:id="970" w:author="JK " w:date="2024-01-22T15:58:00Z"/>
                <w:rFonts w:ascii="Arial" w:eastAsia="等线" w:hAnsi="Arial" w:cs="Arial"/>
                <w:sz w:val="18"/>
                <w:szCs w:val="18"/>
                <w:rPrChange w:id="971" w:author="JK " w:date="2024-01-22T15:59:00Z">
                  <w:rPr>
                    <w:ins w:id="972" w:author="JK " w:date="2024-01-22T15:58:00Z"/>
                    <w:rFonts w:eastAsia="等线"/>
                    <w:b/>
                    <w:sz w:val="16"/>
                    <w:szCs w:val="16"/>
                  </w:rPr>
                </w:rPrChange>
              </w:rPr>
            </w:pPr>
            <w:ins w:id="973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974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Nadir point</w:t>
              </w:r>
            </w:ins>
          </w:p>
          <w:p w14:paraId="44068DEC" w14:textId="77777777" w:rsidR="00C83509" w:rsidRPr="00D53A71" w:rsidRDefault="00C83509" w:rsidP="00402A1F">
            <w:pPr>
              <w:snapToGrid w:val="0"/>
              <w:spacing w:after="0"/>
              <w:rPr>
                <w:ins w:id="975" w:author="JK " w:date="2024-01-22T15:58:00Z"/>
                <w:rFonts w:ascii="Arial" w:eastAsia="等线" w:hAnsi="Arial" w:cs="Arial"/>
                <w:sz w:val="18"/>
                <w:szCs w:val="18"/>
                <w:rPrChange w:id="976" w:author="JK " w:date="2024-01-22T15:59:00Z">
                  <w:rPr>
                    <w:ins w:id="977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</w:p>
          <w:p w14:paraId="4A7F7D50" w14:textId="77777777" w:rsidR="00C83509" w:rsidRPr="00D53A71" w:rsidRDefault="00C83509" w:rsidP="00402A1F">
            <w:pPr>
              <w:snapToGrid w:val="0"/>
              <w:spacing w:after="0"/>
              <w:rPr>
                <w:ins w:id="978" w:author="JK " w:date="2024-01-22T15:58:00Z"/>
                <w:rFonts w:ascii="Arial" w:eastAsia="等线" w:hAnsi="Arial" w:cs="Arial"/>
                <w:sz w:val="18"/>
                <w:szCs w:val="18"/>
                <w:u w:val="single"/>
                <w:rPrChange w:id="979" w:author="JK " w:date="2024-01-22T15:59:00Z">
                  <w:rPr>
                    <w:ins w:id="980" w:author="JK " w:date="2024-01-22T15:58:00Z"/>
                    <w:rFonts w:eastAsia="等线"/>
                    <w:b/>
                    <w:sz w:val="16"/>
                    <w:szCs w:val="16"/>
                    <w:u w:val="single"/>
                  </w:rPr>
                </w:rPrChange>
              </w:rPr>
            </w:pPr>
            <w:ins w:id="981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u w:val="single"/>
                  <w:rPrChange w:id="982" w:author="JK " w:date="2024-01-22T15:59:00Z">
                    <w:rPr>
                      <w:rFonts w:eastAsia="等线"/>
                      <w:b/>
                      <w:sz w:val="16"/>
                      <w:szCs w:val="16"/>
                      <w:u w:val="single"/>
                    </w:rPr>
                  </w:rPrChange>
                </w:rPr>
                <w:t>NTN UE:</w:t>
              </w:r>
            </w:ins>
          </w:p>
          <w:p w14:paraId="17F73317" w14:textId="77777777" w:rsidR="00C83509" w:rsidRPr="00D53A71" w:rsidRDefault="00C83509" w:rsidP="00402A1F">
            <w:pPr>
              <w:snapToGrid w:val="0"/>
              <w:spacing w:after="0"/>
              <w:rPr>
                <w:ins w:id="983" w:author="JK " w:date="2024-01-22T15:58:00Z"/>
                <w:rFonts w:ascii="Arial" w:eastAsia="等线" w:hAnsi="Arial" w:cs="Arial"/>
                <w:sz w:val="18"/>
                <w:szCs w:val="18"/>
                <w:rPrChange w:id="984" w:author="JK " w:date="2024-01-22T15:59:00Z">
                  <w:rPr>
                    <w:ins w:id="985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986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987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NTN UEs randomly dropped in TN clusters.</w:t>
              </w:r>
            </w:ins>
          </w:p>
        </w:tc>
        <w:tc>
          <w:tcPr>
            <w:tcW w:w="1012" w:type="pct"/>
            <w:shd w:val="clear" w:color="auto" w:fill="auto"/>
            <w:vAlign w:val="center"/>
          </w:tcPr>
          <w:p w14:paraId="016FC8B5" w14:textId="77777777" w:rsidR="00C83509" w:rsidRPr="00D53A71" w:rsidRDefault="00C83509" w:rsidP="00402A1F">
            <w:pPr>
              <w:snapToGrid w:val="0"/>
              <w:spacing w:after="0"/>
              <w:rPr>
                <w:ins w:id="988" w:author="JK " w:date="2024-01-22T15:58:00Z"/>
                <w:rFonts w:ascii="Arial" w:eastAsia="等线" w:hAnsi="Arial" w:cs="Arial"/>
                <w:sz w:val="18"/>
                <w:szCs w:val="18"/>
                <w:rPrChange w:id="989" w:author="JK " w:date="2024-01-22T15:59:00Z">
                  <w:rPr>
                    <w:ins w:id="990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991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992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TN clusters randomly placed in this NTN beam</w:t>
              </w:r>
            </w:ins>
          </w:p>
        </w:tc>
        <w:tc>
          <w:tcPr>
            <w:tcW w:w="1014" w:type="pct"/>
            <w:shd w:val="clear" w:color="auto" w:fill="auto"/>
            <w:vAlign w:val="center"/>
          </w:tcPr>
          <w:p w14:paraId="387388F1" w14:textId="77777777" w:rsidR="00C83509" w:rsidRPr="00D53A71" w:rsidRDefault="00C83509" w:rsidP="00402A1F">
            <w:pPr>
              <w:snapToGrid w:val="0"/>
              <w:spacing w:after="0"/>
              <w:rPr>
                <w:ins w:id="993" w:author="JK " w:date="2024-01-22T15:58:00Z"/>
                <w:rFonts w:ascii="Arial" w:eastAsia="等线" w:hAnsi="Arial" w:cs="Arial"/>
                <w:sz w:val="18"/>
                <w:szCs w:val="18"/>
                <w:rPrChange w:id="994" w:author="JK " w:date="2024-01-22T15:59:00Z">
                  <w:rPr>
                    <w:ins w:id="995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996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997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Only the active TN clusters which contain NTN UE(s)</w:t>
              </w:r>
            </w:ins>
          </w:p>
        </w:tc>
      </w:tr>
      <w:tr w:rsidR="00C83509" w:rsidRPr="00D53A71" w14:paraId="676D0E05" w14:textId="77777777" w:rsidTr="00402A1F">
        <w:trPr>
          <w:trHeight w:val="905"/>
          <w:ins w:id="998" w:author="JK " w:date="2024-01-22T15:58:00Z"/>
        </w:trPr>
        <w:tc>
          <w:tcPr>
            <w:tcW w:w="210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D59AA7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999" w:author="JK " w:date="2024-01-22T15:58:00Z"/>
                <w:rFonts w:ascii="Arial" w:eastAsia="等线" w:hAnsi="Arial" w:cs="Arial"/>
                <w:sz w:val="18"/>
                <w:szCs w:val="18"/>
                <w:rPrChange w:id="1000" w:author="JK " w:date="2024-01-22T15:58:00Z">
                  <w:rPr>
                    <w:ins w:id="1001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</w:p>
        </w:tc>
        <w:tc>
          <w:tcPr>
            <w:tcW w:w="629" w:type="pct"/>
            <w:vMerge/>
            <w:shd w:val="clear" w:color="auto" w:fill="auto"/>
            <w:vAlign w:val="center"/>
          </w:tcPr>
          <w:p w14:paraId="5B9ADD12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1002" w:author="JK " w:date="2024-01-22T15:58:00Z"/>
                <w:rFonts w:ascii="Arial" w:eastAsia="等线" w:hAnsi="Arial" w:cs="Arial"/>
                <w:sz w:val="18"/>
                <w:szCs w:val="18"/>
                <w:rPrChange w:id="1003" w:author="JK " w:date="2024-01-22T15:58:00Z">
                  <w:rPr>
                    <w:ins w:id="1004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</w:p>
        </w:tc>
        <w:tc>
          <w:tcPr>
            <w:tcW w:w="559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1FE4A9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1005" w:author="JK " w:date="2024-01-22T15:58:00Z"/>
                <w:rFonts w:ascii="Arial" w:eastAsia="等线" w:hAnsi="Arial" w:cs="Arial"/>
                <w:sz w:val="18"/>
                <w:szCs w:val="18"/>
                <w:rPrChange w:id="1006" w:author="JK " w:date="2024-01-22T15:58:00Z">
                  <w:rPr>
                    <w:ins w:id="1007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</w:p>
        </w:tc>
        <w:tc>
          <w:tcPr>
            <w:tcW w:w="350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942187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1008" w:author="JK " w:date="2024-01-22T15:58:00Z"/>
                <w:rFonts w:ascii="Arial" w:eastAsia="等线" w:hAnsi="Arial" w:cs="Arial"/>
                <w:sz w:val="18"/>
                <w:szCs w:val="18"/>
                <w:rPrChange w:id="1009" w:author="JK " w:date="2024-01-22T15:58:00Z">
                  <w:rPr>
                    <w:ins w:id="1010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</w:p>
        </w:tc>
        <w:tc>
          <w:tcPr>
            <w:tcW w:w="1226" w:type="pct"/>
            <w:vAlign w:val="center"/>
          </w:tcPr>
          <w:p w14:paraId="7ED714BA" w14:textId="77777777" w:rsidR="00C83509" w:rsidRPr="00D53A71" w:rsidRDefault="00C83509" w:rsidP="00402A1F">
            <w:pPr>
              <w:snapToGrid w:val="0"/>
              <w:spacing w:after="0"/>
              <w:rPr>
                <w:ins w:id="1011" w:author="JK " w:date="2024-01-22T15:58:00Z"/>
                <w:rFonts w:ascii="Arial" w:eastAsia="等线" w:hAnsi="Arial" w:cs="Arial"/>
                <w:sz w:val="18"/>
                <w:szCs w:val="18"/>
                <w:u w:val="single"/>
                <w:rPrChange w:id="1012" w:author="JK " w:date="2024-01-22T15:59:00Z">
                  <w:rPr>
                    <w:ins w:id="1013" w:author="JK " w:date="2024-01-22T15:58:00Z"/>
                    <w:rFonts w:eastAsia="等线"/>
                    <w:b/>
                    <w:sz w:val="16"/>
                    <w:szCs w:val="16"/>
                    <w:u w:val="single"/>
                  </w:rPr>
                </w:rPrChange>
              </w:rPr>
            </w:pPr>
            <w:ins w:id="1014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u w:val="single"/>
                  <w:rPrChange w:id="1015" w:author="JK " w:date="2024-01-22T15:59:00Z">
                    <w:rPr>
                      <w:rFonts w:eastAsia="等线"/>
                      <w:b/>
                      <w:sz w:val="16"/>
                      <w:szCs w:val="16"/>
                      <w:u w:val="single"/>
                    </w:rPr>
                  </w:rPrChange>
                </w:rPr>
                <w:t>NTN cell:</w:t>
              </w:r>
            </w:ins>
          </w:p>
          <w:p w14:paraId="1C4317DD" w14:textId="77777777" w:rsidR="00C83509" w:rsidRPr="00D53A71" w:rsidRDefault="00C83509" w:rsidP="00402A1F">
            <w:pPr>
              <w:snapToGrid w:val="0"/>
              <w:spacing w:after="0"/>
              <w:rPr>
                <w:ins w:id="1016" w:author="JK " w:date="2024-01-22T15:58:00Z"/>
                <w:rFonts w:ascii="Arial" w:eastAsia="等线" w:hAnsi="Arial" w:cs="Arial"/>
                <w:i/>
                <w:sz w:val="18"/>
                <w:szCs w:val="18"/>
                <w:rPrChange w:id="1017" w:author="JK " w:date="2024-01-22T15:59:00Z">
                  <w:rPr>
                    <w:ins w:id="1018" w:author="JK " w:date="2024-01-22T15:58:00Z"/>
                    <w:rFonts w:eastAsia="等线"/>
                    <w:b/>
                    <w:i/>
                    <w:sz w:val="16"/>
                    <w:szCs w:val="16"/>
                  </w:rPr>
                </w:rPrChange>
              </w:rPr>
            </w:pPr>
            <w:ins w:id="1019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1020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 xml:space="preserve">NTN cell with satellite at low elevation </w:t>
              </w:r>
              <w:r w:rsidRPr="00D53A71">
                <w:rPr>
                  <w:rFonts w:ascii="Arial" w:eastAsia="等线" w:hAnsi="Arial" w:cs="Arial"/>
                  <w:sz w:val="18"/>
                  <w:szCs w:val="18"/>
                  <w:rPrChange w:id="1021" w:author="JK " w:date="2024-01-22T15:59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(</w:t>
              </w:r>
              <w:r w:rsidRPr="00D53A71">
                <w:rPr>
                  <w:rFonts w:ascii="Arial" w:eastAsia="等线" w:hAnsi="Arial" w:cs="Arial"/>
                  <w:sz w:val="18"/>
                  <w:szCs w:val="18"/>
                  <w:rPrChange w:id="1022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to be further discussed for GEO and LEO</w:t>
              </w:r>
              <w:r w:rsidRPr="00D53A71">
                <w:rPr>
                  <w:rFonts w:ascii="Arial" w:eastAsia="等线" w:hAnsi="Arial" w:cs="Arial" w:hint="eastAsia"/>
                  <w:sz w:val="18"/>
                  <w:szCs w:val="18"/>
                  <w:rPrChange w:id="1023" w:author="JK " w:date="2024-01-22T15:59:00Z">
                    <w:rPr>
                      <w:rFonts w:eastAsia="等线" w:hint="eastAsia"/>
                      <w:b/>
                      <w:sz w:val="16"/>
                      <w:szCs w:val="16"/>
                    </w:rPr>
                  </w:rPrChange>
                </w:rPr>
                <w:t>，</w:t>
              </w:r>
              <w:r w:rsidRPr="00D53A71">
                <w:rPr>
                  <w:rFonts w:ascii="Arial" w:eastAsia="等线" w:hAnsi="Arial" w:cs="Arial"/>
                  <w:sz w:val="18"/>
                  <w:szCs w:val="18"/>
                  <w:rPrChange w:id="1024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interested companies can bring analysis and results for other values</w:t>
              </w:r>
              <w:r w:rsidRPr="00D53A71">
                <w:rPr>
                  <w:rFonts w:ascii="Arial" w:eastAsia="等线" w:hAnsi="Arial" w:cs="Arial"/>
                  <w:sz w:val="18"/>
                  <w:szCs w:val="18"/>
                  <w:rPrChange w:id="1025" w:author="JK " w:date="2024-01-22T15:59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).</w:t>
              </w:r>
            </w:ins>
          </w:p>
          <w:p w14:paraId="54F7292A" w14:textId="77777777" w:rsidR="00C83509" w:rsidRPr="00D53A71" w:rsidRDefault="00C83509" w:rsidP="00402A1F">
            <w:pPr>
              <w:snapToGrid w:val="0"/>
              <w:spacing w:after="0"/>
              <w:rPr>
                <w:ins w:id="1026" w:author="JK " w:date="2024-01-22T15:58:00Z"/>
                <w:rFonts w:ascii="Arial" w:eastAsia="等线" w:hAnsi="Arial" w:cs="Arial"/>
                <w:sz w:val="18"/>
                <w:szCs w:val="18"/>
                <w:rPrChange w:id="1027" w:author="JK " w:date="2024-01-22T15:59:00Z">
                  <w:rPr>
                    <w:ins w:id="1028" w:author="JK " w:date="2024-01-22T15:58:00Z"/>
                    <w:rFonts w:eastAsia="等线"/>
                    <w:b/>
                    <w:sz w:val="16"/>
                    <w:szCs w:val="16"/>
                  </w:rPr>
                </w:rPrChange>
              </w:rPr>
            </w:pPr>
          </w:p>
          <w:p w14:paraId="28F30CB9" w14:textId="77777777" w:rsidR="00C83509" w:rsidRPr="00D53A71" w:rsidRDefault="00C83509" w:rsidP="00402A1F">
            <w:pPr>
              <w:snapToGrid w:val="0"/>
              <w:spacing w:after="0"/>
              <w:rPr>
                <w:ins w:id="1029" w:author="JK " w:date="2024-01-22T15:58:00Z"/>
                <w:rFonts w:ascii="Arial" w:eastAsia="等线" w:hAnsi="Arial" w:cs="Arial"/>
                <w:sz w:val="18"/>
                <w:szCs w:val="18"/>
                <w:u w:val="single"/>
                <w:rPrChange w:id="1030" w:author="JK " w:date="2024-01-22T15:59:00Z">
                  <w:rPr>
                    <w:ins w:id="1031" w:author="JK " w:date="2024-01-22T15:58:00Z"/>
                    <w:rFonts w:eastAsia="等线"/>
                    <w:b/>
                    <w:sz w:val="16"/>
                    <w:szCs w:val="16"/>
                    <w:u w:val="single"/>
                  </w:rPr>
                </w:rPrChange>
              </w:rPr>
            </w:pPr>
            <w:ins w:id="1032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u w:val="single"/>
                  <w:rPrChange w:id="1033" w:author="JK " w:date="2024-01-22T15:59:00Z">
                    <w:rPr>
                      <w:rFonts w:eastAsia="等线"/>
                      <w:b/>
                      <w:sz w:val="16"/>
                      <w:szCs w:val="16"/>
                      <w:u w:val="single"/>
                    </w:rPr>
                  </w:rPrChange>
                </w:rPr>
                <w:t>NTN UE:</w:t>
              </w:r>
            </w:ins>
          </w:p>
          <w:p w14:paraId="0F3BCE3B" w14:textId="77777777" w:rsidR="00C83509" w:rsidRPr="00D53A71" w:rsidRDefault="00C83509" w:rsidP="00402A1F">
            <w:pPr>
              <w:snapToGrid w:val="0"/>
              <w:spacing w:after="0"/>
              <w:rPr>
                <w:ins w:id="1034" w:author="JK " w:date="2024-01-22T15:58:00Z"/>
                <w:rFonts w:ascii="Arial" w:eastAsia="等线" w:hAnsi="Arial" w:cs="Arial"/>
                <w:sz w:val="18"/>
                <w:szCs w:val="18"/>
                <w:rPrChange w:id="1035" w:author="JK " w:date="2024-01-22T15:59:00Z">
                  <w:rPr>
                    <w:ins w:id="1036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1037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1038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NTN UEs randomly dropped in TN clusters.</w:t>
              </w:r>
            </w:ins>
          </w:p>
        </w:tc>
        <w:tc>
          <w:tcPr>
            <w:tcW w:w="1012" w:type="pct"/>
            <w:shd w:val="clear" w:color="auto" w:fill="auto"/>
            <w:vAlign w:val="center"/>
          </w:tcPr>
          <w:p w14:paraId="046369AE" w14:textId="77777777" w:rsidR="00C83509" w:rsidRPr="00D53A71" w:rsidRDefault="00C83509" w:rsidP="00402A1F">
            <w:pPr>
              <w:snapToGrid w:val="0"/>
              <w:spacing w:after="0"/>
              <w:rPr>
                <w:ins w:id="1039" w:author="JK " w:date="2024-01-22T15:58:00Z"/>
                <w:rFonts w:ascii="Arial" w:eastAsia="等线" w:hAnsi="Arial" w:cs="Arial"/>
                <w:sz w:val="18"/>
                <w:szCs w:val="18"/>
                <w:rPrChange w:id="1040" w:author="JK " w:date="2024-01-22T15:59:00Z">
                  <w:rPr>
                    <w:ins w:id="1041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1042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1043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TN clusters randomly placed in this NTN beam</w:t>
              </w:r>
            </w:ins>
          </w:p>
        </w:tc>
        <w:tc>
          <w:tcPr>
            <w:tcW w:w="1014" w:type="pct"/>
            <w:shd w:val="clear" w:color="auto" w:fill="auto"/>
            <w:vAlign w:val="center"/>
          </w:tcPr>
          <w:p w14:paraId="74D9ED2F" w14:textId="77777777" w:rsidR="00C83509" w:rsidRPr="00D53A71" w:rsidRDefault="00C83509" w:rsidP="00402A1F">
            <w:pPr>
              <w:snapToGrid w:val="0"/>
              <w:spacing w:after="0"/>
              <w:rPr>
                <w:ins w:id="1044" w:author="JK " w:date="2024-01-22T15:58:00Z"/>
                <w:rFonts w:ascii="Arial" w:eastAsia="等线" w:hAnsi="Arial" w:cs="Arial"/>
                <w:sz w:val="18"/>
                <w:szCs w:val="18"/>
                <w:rPrChange w:id="1045" w:author="JK " w:date="2024-01-22T15:59:00Z">
                  <w:rPr>
                    <w:ins w:id="1046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1047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1048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Only the active TN clusters which contain NTN UE(s).</w:t>
              </w:r>
            </w:ins>
          </w:p>
        </w:tc>
      </w:tr>
      <w:tr w:rsidR="00C83509" w:rsidRPr="00D53A71" w14:paraId="2CED1D88" w14:textId="77777777" w:rsidTr="00402A1F">
        <w:trPr>
          <w:trHeight w:val="676"/>
          <w:ins w:id="1049" w:author="JK " w:date="2024-01-22T15:58:00Z"/>
        </w:trPr>
        <w:tc>
          <w:tcPr>
            <w:tcW w:w="210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BFD006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1050" w:author="JK " w:date="2024-01-22T15:58:00Z"/>
                <w:rFonts w:ascii="Arial" w:eastAsia="等线" w:hAnsi="Arial" w:cs="Arial"/>
                <w:sz w:val="18"/>
                <w:szCs w:val="18"/>
                <w:lang w:eastAsia="zh-CN"/>
                <w:rPrChange w:id="1051" w:author="JK " w:date="2024-01-22T15:58:00Z">
                  <w:rPr>
                    <w:ins w:id="1052" w:author="JK " w:date="2024-01-22T15:58:00Z"/>
                    <w:rFonts w:eastAsia="等线"/>
                    <w:sz w:val="16"/>
                    <w:szCs w:val="16"/>
                    <w:lang w:eastAsia="zh-CN"/>
                  </w:rPr>
                </w:rPrChange>
              </w:rPr>
            </w:pPr>
            <w:ins w:id="1053" w:author="JK " w:date="2024-01-24T16:37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8a</w:t>
              </w:r>
            </w:ins>
          </w:p>
        </w:tc>
        <w:tc>
          <w:tcPr>
            <w:tcW w:w="629" w:type="pct"/>
            <w:shd w:val="clear" w:color="auto" w:fill="auto"/>
            <w:vAlign w:val="center"/>
          </w:tcPr>
          <w:p w14:paraId="229C59D6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1054" w:author="JK " w:date="2024-01-22T15:58:00Z"/>
                <w:rFonts w:ascii="Arial" w:eastAsia="等线" w:hAnsi="Arial" w:cs="Arial"/>
                <w:sz w:val="18"/>
                <w:szCs w:val="18"/>
                <w:rPrChange w:id="1055" w:author="JK " w:date="2024-01-22T15:58:00Z">
                  <w:rPr>
                    <w:ins w:id="1056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1057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1058" w:author="JK " w:date="2024-01-22T15:58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TN with NTN</w:t>
              </w:r>
            </w:ins>
          </w:p>
        </w:tc>
        <w:tc>
          <w:tcPr>
            <w:tcW w:w="55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2F308B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1059" w:author="JK " w:date="2024-01-22T15:58:00Z"/>
                <w:rFonts w:ascii="Arial" w:eastAsia="等线" w:hAnsi="Arial" w:cs="Arial"/>
                <w:sz w:val="18"/>
                <w:szCs w:val="18"/>
                <w:rPrChange w:id="1060" w:author="JK " w:date="2024-01-22T15:58:00Z">
                  <w:rPr>
                    <w:ins w:id="1061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1062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1063" w:author="JK " w:date="2024-01-22T15:58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TN UL</w:t>
              </w:r>
            </w:ins>
          </w:p>
        </w:tc>
        <w:tc>
          <w:tcPr>
            <w:tcW w:w="35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66417A" w14:textId="77777777" w:rsidR="00C83509" w:rsidRPr="00D53A71" w:rsidRDefault="00C83509" w:rsidP="00402A1F">
            <w:pPr>
              <w:snapToGrid w:val="0"/>
              <w:spacing w:after="0"/>
              <w:jc w:val="center"/>
              <w:rPr>
                <w:ins w:id="1064" w:author="JK " w:date="2024-01-22T15:58:00Z"/>
                <w:rFonts w:ascii="Arial" w:eastAsia="等线" w:hAnsi="Arial" w:cs="Arial"/>
                <w:sz w:val="18"/>
                <w:szCs w:val="18"/>
                <w:rPrChange w:id="1065" w:author="JK " w:date="2024-01-22T15:58:00Z">
                  <w:rPr>
                    <w:ins w:id="1066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1067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1068" w:author="JK " w:date="2024-01-22T15:58:00Z">
                    <w:rPr>
                      <w:rFonts w:eastAsia="等线"/>
                      <w:sz w:val="16"/>
                      <w:szCs w:val="16"/>
                    </w:rPr>
                  </w:rPrChange>
                </w:rPr>
                <w:t>NTN DL</w:t>
              </w:r>
            </w:ins>
          </w:p>
        </w:tc>
        <w:tc>
          <w:tcPr>
            <w:tcW w:w="1226" w:type="pct"/>
            <w:vAlign w:val="center"/>
          </w:tcPr>
          <w:p w14:paraId="01EABE44" w14:textId="77777777" w:rsidR="00C83509" w:rsidRPr="00D53A71" w:rsidRDefault="00C83509" w:rsidP="00402A1F">
            <w:pPr>
              <w:snapToGrid w:val="0"/>
              <w:spacing w:after="0"/>
              <w:rPr>
                <w:ins w:id="1069" w:author="JK " w:date="2024-01-22T15:58:00Z"/>
                <w:rFonts w:ascii="Arial" w:eastAsia="等线" w:hAnsi="Arial" w:cs="Arial"/>
                <w:sz w:val="18"/>
                <w:szCs w:val="18"/>
                <w:u w:val="single"/>
                <w:rPrChange w:id="1070" w:author="JK " w:date="2024-01-22T15:59:00Z">
                  <w:rPr>
                    <w:ins w:id="1071" w:author="JK " w:date="2024-01-22T15:58:00Z"/>
                    <w:rFonts w:eastAsia="等线"/>
                    <w:b/>
                    <w:sz w:val="16"/>
                    <w:szCs w:val="16"/>
                    <w:u w:val="single"/>
                  </w:rPr>
                </w:rPrChange>
              </w:rPr>
            </w:pPr>
            <w:ins w:id="1072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u w:val="single"/>
                  <w:rPrChange w:id="1073" w:author="JK " w:date="2024-01-22T15:59:00Z">
                    <w:rPr>
                      <w:rFonts w:eastAsia="等线"/>
                      <w:b/>
                      <w:sz w:val="16"/>
                      <w:szCs w:val="16"/>
                      <w:u w:val="single"/>
                    </w:rPr>
                  </w:rPrChange>
                </w:rPr>
                <w:t>NTN cell:</w:t>
              </w:r>
            </w:ins>
          </w:p>
          <w:p w14:paraId="2591DB1F" w14:textId="77777777" w:rsidR="00C83509" w:rsidRPr="00D53A71" w:rsidRDefault="00C83509" w:rsidP="00402A1F">
            <w:pPr>
              <w:snapToGrid w:val="0"/>
              <w:spacing w:after="0"/>
              <w:rPr>
                <w:ins w:id="1074" w:author="JK " w:date="2024-01-22T15:58:00Z"/>
                <w:rFonts w:ascii="Arial" w:eastAsia="等线" w:hAnsi="Arial" w:cs="Arial"/>
                <w:sz w:val="18"/>
                <w:szCs w:val="18"/>
                <w:rPrChange w:id="1075" w:author="JK " w:date="2024-01-22T15:59:00Z">
                  <w:rPr>
                    <w:ins w:id="1076" w:author="JK " w:date="2024-01-22T15:58:00Z"/>
                    <w:rFonts w:eastAsia="等线"/>
                    <w:b/>
                    <w:sz w:val="16"/>
                    <w:szCs w:val="16"/>
                  </w:rPr>
                </w:rPrChange>
              </w:rPr>
            </w:pPr>
            <w:ins w:id="1077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1078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Observe NTN central beam for SINR, 6 adjacent beams for inter-beam interference.</w:t>
              </w:r>
            </w:ins>
          </w:p>
          <w:p w14:paraId="678FF261" w14:textId="77777777" w:rsidR="00C83509" w:rsidRPr="00D53A71" w:rsidRDefault="00C83509" w:rsidP="00402A1F">
            <w:pPr>
              <w:snapToGrid w:val="0"/>
              <w:spacing w:after="0"/>
              <w:rPr>
                <w:ins w:id="1079" w:author="JK " w:date="2024-01-22T15:58:00Z"/>
                <w:rFonts w:ascii="Arial" w:eastAsia="等线" w:hAnsi="Arial" w:cs="Arial"/>
                <w:sz w:val="18"/>
                <w:szCs w:val="18"/>
                <w:rPrChange w:id="1080" w:author="JK " w:date="2024-01-22T15:59:00Z">
                  <w:rPr>
                    <w:ins w:id="1081" w:author="JK " w:date="2024-01-22T15:58:00Z"/>
                    <w:rFonts w:eastAsia="等线"/>
                    <w:b/>
                    <w:sz w:val="16"/>
                    <w:szCs w:val="16"/>
                  </w:rPr>
                </w:rPrChange>
              </w:rPr>
            </w:pPr>
          </w:p>
          <w:p w14:paraId="185253F9" w14:textId="77777777" w:rsidR="00C83509" w:rsidRPr="00D53A71" w:rsidRDefault="00C83509" w:rsidP="00402A1F">
            <w:pPr>
              <w:snapToGrid w:val="0"/>
              <w:spacing w:after="0"/>
              <w:rPr>
                <w:ins w:id="1082" w:author="JK " w:date="2024-01-22T15:58:00Z"/>
                <w:rFonts w:ascii="Arial" w:eastAsia="等线" w:hAnsi="Arial" w:cs="Arial"/>
                <w:sz w:val="18"/>
                <w:szCs w:val="18"/>
                <w:u w:val="single"/>
                <w:rPrChange w:id="1083" w:author="JK " w:date="2024-01-22T15:59:00Z">
                  <w:rPr>
                    <w:ins w:id="1084" w:author="JK " w:date="2024-01-22T15:58:00Z"/>
                    <w:rFonts w:eastAsia="等线"/>
                    <w:b/>
                    <w:sz w:val="16"/>
                    <w:szCs w:val="16"/>
                    <w:u w:val="single"/>
                  </w:rPr>
                </w:rPrChange>
              </w:rPr>
            </w:pPr>
            <w:ins w:id="1085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u w:val="single"/>
                  <w:rPrChange w:id="1086" w:author="JK " w:date="2024-01-22T15:59:00Z">
                    <w:rPr>
                      <w:rFonts w:eastAsia="等线"/>
                      <w:b/>
                      <w:sz w:val="16"/>
                      <w:szCs w:val="16"/>
                      <w:u w:val="single"/>
                    </w:rPr>
                  </w:rPrChange>
                </w:rPr>
                <w:t>NTN UE:</w:t>
              </w:r>
            </w:ins>
          </w:p>
          <w:p w14:paraId="296C3E0B" w14:textId="77777777" w:rsidR="00C83509" w:rsidRPr="00D53A71" w:rsidRDefault="00C83509" w:rsidP="00402A1F">
            <w:pPr>
              <w:snapToGrid w:val="0"/>
              <w:spacing w:after="0"/>
              <w:rPr>
                <w:ins w:id="1087" w:author="JK " w:date="2024-01-22T15:58:00Z"/>
                <w:rFonts w:ascii="Arial" w:eastAsia="等线" w:hAnsi="Arial" w:cs="Arial"/>
                <w:sz w:val="18"/>
                <w:szCs w:val="18"/>
                <w:rPrChange w:id="1088" w:author="JK " w:date="2024-01-22T15:59:00Z">
                  <w:rPr>
                    <w:ins w:id="1089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1090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1091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NTN UEs randomly dropped in TN clusters</w:t>
              </w:r>
            </w:ins>
          </w:p>
        </w:tc>
        <w:tc>
          <w:tcPr>
            <w:tcW w:w="1012" w:type="pct"/>
            <w:shd w:val="clear" w:color="auto" w:fill="auto"/>
            <w:vAlign w:val="center"/>
          </w:tcPr>
          <w:p w14:paraId="3894E385" w14:textId="77777777" w:rsidR="00C83509" w:rsidRPr="00D53A71" w:rsidRDefault="00C83509" w:rsidP="00402A1F">
            <w:pPr>
              <w:snapToGrid w:val="0"/>
              <w:spacing w:after="0"/>
              <w:rPr>
                <w:ins w:id="1092" w:author="JK " w:date="2024-01-22T15:58:00Z"/>
                <w:rFonts w:ascii="Arial" w:eastAsia="等线" w:hAnsi="Arial" w:cs="Arial"/>
                <w:sz w:val="18"/>
                <w:szCs w:val="18"/>
                <w:rPrChange w:id="1093" w:author="JK " w:date="2024-01-22T15:59:00Z">
                  <w:rPr>
                    <w:ins w:id="1094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1095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1096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Consider the active rate of 20% for TN.</w:t>
              </w:r>
            </w:ins>
          </w:p>
        </w:tc>
        <w:tc>
          <w:tcPr>
            <w:tcW w:w="1014" w:type="pct"/>
            <w:shd w:val="clear" w:color="auto" w:fill="auto"/>
            <w:vAlign w:val="center"/>
          </w:tcPr>
          <w:p w14:paraId="42E92FA5" w14:textId="77777777" w:rsidR="00C83509" w:rsidRPr="00D53A71" w:rsidRDefault="00C83509" w:rsidP="00402A1F">
            <w:pPr>
              <w:snapToGrid w:val="0"/>
              <w:spacing w:after="0"/>
              <w:rPr>
                <w:ins w:id="1097" w:author="JK " w:date="2024-01-22T15:58:00Z"/>
                <w:rFonts w:ascii="Arial" w:eastAsia="等线" w:hAnsi="Arial" w:cs="Arial"/>
                <w:sz w:val="18"/>
                <w:szCs w:val="18"/>
                <w:rPrChange w:id="1098" w:author="JK " w:date="2024-01-22T15:59:00Z">
                  <w:rPr>
                    <w:ins w:id="1099" w:author="JK " w:date="2024-01-22T15:58:00Z"/>
                    <w:rFonts w:eastAsia="等线"/>
                    <w:sz w:val="16"/>
                    <w:szCs w:val="16"/>
                  </w:rPr>
                </w:rPrChange>
              </w:rPr>
            </w:pPr>
            <w:ins w:id="1100" w:author="JK " w:date="2024-01-22T15:58:00Z">
              <w:r w:rsidRPr="00D53A71">
                <w:rPr>
                  <w:rFonts w:ascii="Arial" w:eastAsia="等线" w:hAnsi="Arial" w:cs="Arial"/>
                  <w:sz w:val="18"/>
                  <w:szCs w:val="18"/>
                  <w:rPrChange w:id="1101" w:author="JK " w:date="2024-01-22T15:59:00Z">
                    <w:rPr>
                      <w:rFonts w:eastAsia="等线"/>
                      <w:b/>
                      <w:sz w:val="16"/>
                      <w:szCs w:val="16"/>
                    </w:rPr>
                  </w:rPrChange>
                </w:rPr>
                <w:t>All active TN cells in central NTN beam</w:t>
              </w:r>
            </w:ins>
          </w:p>
        </w:tc>
      </w:tr>
    </w:tbl>
    <w:p w14:paraId="4E800BEA" w14:textId="77777777" w:rsidR="00C83509" w:rsidRDefault="00C83509" w:rsidP="00C83509">
      <w:pPr>
        <w:rPr>
          <w:ins w:id="1102" w:author="JK " w:date="2024-01-22T16:00:00Z"/>
        </w:rPr>
      </w:pPr>
    </w:p>
    <w:p w14:paraId="2155DD69" w14:textId="77777777" w:rsidR="00C83509" w:rsidRPr="00CA6434" w:rsidRDefault="00C83509" w:rsidP="00C8350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1103" w:author="JK " w:date="2024-01-22T16:01:00Z"/>
          <w:rFonts w:ascii="Arial" w:eastAsia="Times New Roman" w:hAnsi="Arial"/>
          <w:sz w:val="28"/>
          <w:lang w:eastAsia="zh-CN"/>
        </w:rPr>
      </w:pPr>
      <w:ins w:id="1104" w:author="JK " w:date="2024-01-24T16:32:00Z">
        <w:r>
          <w:rPr>
            <w:rFonts w:ascii="Arial" w:eastAsia="Times New Roman" w:hAnsi="Arial" w:cs="Arial"/>
            <w:sz w:val="28"/>
            <w:lang w:eastAsia="zh-CN"/>
          </w:rPr>
          <w:t>6a.2</w:t>
        </w:r>
      </w:ins>
      <w:ins w:id="1105" w:author="JK " w:date="2024-01-22T16:01:00Z">
        <w:r w:rsidRPr="00CA6434">
          <w:rPr>
            <w:rFonts w:ascii="Arial" w:eastAsia="Times New Roman" w:hAnsi="Arial" w:cs="Arial"/>
            <w:sz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lang w:eastAsia="zh-CN"/>
          </w:rPr>
          <w:t>2</w:t>
        </w:r>
        <w:r w:rsidRPr="00CA6434">
          <w:rPr>
            <w:rFonts w:ascii="Arial" w:eastAsia="Times New Roman" w:hAnsi="Arial" w:cs="Arial"/>
            <w:sz w:val="28"/>
            <w:lang w:eastAsia="zh-CN"/>
          </w:rPr>
          <w:tab/>
        </w:r>
        <w:r>
          <w:rPr>
            <w:rFonts w:ascii="Arial" w:eastAsia="Times New Roman" w:hAnsi="Arial" w:cs="Arial"/>
            <w:sz w:val="28"/>
            <w:lang w:eastAsia="zh-CN"/>
          </w:rPr>
          <w:t>System parameters</w:t>
        </w:r>
      </w:ins>
    </w:p>
    <w:p w14:paraId="761BD0F8" w14:textId="77777777" w:rsidR="00C83509" w:rsidRDefault="00C83509" w:rsidP="00C835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06" w:author="JK " w:date="2024-01-22T16:02:00Z"/>
          <w:rFonts w:ascii="Arial" w:eastAsia="Times New Roman" w:hAnsi="Arial" w:cs="Arial"/>
          <w:sz w:val="24"/>
          <w:lang w:eastAsia="en-GB"/>
        </w:rPr>
      </w:pPr>
      <w:ins w:id="1107" w:author="JK " w:date="2024-01-24T16:32:00Z">
        <w:r>
          <w:rPr>
            <w:rFonts w:ascii="Arial" w:eastAsia="Times New Roman" w:hAnsi="Arial" w:cs="Arial"/>
            <w:sz w:val="24"/>
            <w:lang w:eastAsia="en-GB"/>
          </w:rPr>
          <w:t>6a.2</w:t>
        </w:r>
      </w:ins>
      <w:ins w:id="1108" w:author="JK " w:date="2024-01-22T16:01:00Z">
        <w:r w:rsidRPr="00CA6434">
          <w:rPr>
            <w:rFonts w:ascii="Arial" w:eastAsia="Times New Roman" w:hAnsi="Arial" w:cs="Arial"/>
            <w:sz w:val="24"/>
            <w:lang w:eastAsia="en-GB"/>
          </w:rPr>
          <w:t>.</w:t>
        </w:r>
        <w:r>
          <w:rPr>
            <w:rFonts w:ascii="Arial" w:eastAsia="Times New Roman" w:hAnsi="Arial" w:cs="Arial"/>
            <w:sz w:val="24"/>
            <w:lang w:eastAsia="en-GB"/>
          </w:rPr>
          <w:t>2</w:t>
        </w:r>
        <w:r w:rsidRPr="00CA6434">
          <w:rPr>
            <w:rFonts w:ascii="Arial" w:eastAsia="Times New Roman" w:hAnsi="Arial" w:cs="Arial"/>
            <w:sz w:val="24"/>
            <w:lang w:eastAsia="en-GB"/>
          </w:rPr>
          <w:t>.1</w:t>
        </w:r>
        <w:r w:rsidRPr="00CA6434">
          <w:rPr>
            <w:rFonts w:ascii="Arial" w:eastAsia="Times New Roman" w:hAnsi="Arial" w:cs="Arial"/>
            <w:sz w:val="24"/>
            <w:lang w:eastAsia="en-GB"/>
          </w:rPr>
          <w:tab/>
        </w:r>
        <w:r>
          <w:rPr>
            <w:rFonts w:ascii="Arial" w:eastAsia="Times New Roman" w:hAnsi="Arial" w:cs="Arial"/>
            <w:sz w:val="24"/>
            <w:lang w:eastAsia="en-GB"/>
          </w:rPr>
          <w:t>Satellite para</w:t>
        </w:r>
      </w:ins>
      <w:ins w:id="1109" w:author="JK " w:date="2024-01-22T16:02:00Z">
        <w:r>
          <w:rPr>
            <w:rFonts w:ascii="Arial" w:eastAsia="Times New Roman" w:hAnsi="Arial" w:cs="Arial"/>
            <w:sz w:val="24"/>
            <w:lang w:eastAsia="en-GB"/>
          </w:rPr>
          <w:t>meters</w:t>
        </w:r>
      </w:ins>
    </w:p>
    <w:p w14:paraId="242CB368" w14:textId="77777777" w:rsidR="00C83509" w:rsidRDefault="00C83509">
      <w:pPr>
        <w:overflowPunct w:val="0"/>
        <w:autoSpaceDE w:val="0"/>
        <w:autoSpaceDN w:val="0"/>
        <w:adjustRightInd w:val="0"/>
        <w:snapToGrid w:val="0"/>
        <w:textAlignment w:val="baseline"/>
        <w:rPr>
          <w:ins w:id="1110" w:author="JK " w:date="2024-01-22T16:04:00Z"/>
          <w:rFonts w:eastAsia="宋体"/>
          <w:lang w:eastAsia="en-GB"/>
        </w:rPr>
        <w:pPrChange w:id="1111" w:author="JK " w:date="2024-01-22T16:03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112" w:author="JK " w:date="2024-01-22T16:03:00Z">
        <w:r w:rsidRPr="00D53A71">
          <w:rPr>
            <w:rFonts w:eastAsia="宋体"/>
            <w:lang w:eastAsia="en-GB"/>
          </w:rPr>
          <w:t xml:space="preserve">Set-1 satellite parameters are </w:t>
        </w:r>
      </w:ins>
      <w:ins w:id="1113" w:author="JK " w:date="2024-01-22T16:04:00Z">
        <w:r>
          <w:rPr>
            <w:rFonts w:eastAsia="宋体"/>
            <w:lang w:eastAsia="en-GB"/>
          </w:rPr>
          <w:t>listed</w:t>
        </w:r>
      </w:ins>
      <w:ins w:id="1114" w:author="JK " w:date="2024-01-22T16:03:00Z">
        <w:r w:rsidRPr="00D53A71">
          <w:rPr>
            <w:rFonts w:eastAsia="宋体"/>
            <w:lang w:eastAsia="en-GB"/>
          </w:rPr>
          <w:t xml:space="preserve"> in Table</w:t>
        </w:r>
        <w:r>
          <w:rPr>
            <w:rFonts w:eastAsia="宋体"/>
            <w:lang w:eastAsia="en-GB"/>
          </w:rPr>
          <w:t xml:space="preserve"> </w:t>
        </w:r>
      </w:ins>
      <w:ins w:id="1115" w:author="JK " w:date="2024-01-24T16:32:00Z">
        <w:r>
          <w:rPr>
            <w:rFonts w:eastAsia="宋体"/>
            <w:lang w:eastAsia="en-GB"/>
          </w:rPr>
          <w:t>6a.2</w:t>
        </w:r>
      </w:ins>
      <w:ins w:id="1116" w:author="JK " w:date="2024-01-22T16:03:00Z">
        <w:r>
          <w:rPr>
            <w:rFonts w:eastAsia="宋体"/>
            <w:lang w:eastAsia="en-GB"/>
          </w:rPr>
          <w:t>.</w:t>
        </w:r>
      </w:ins>
      <w:ins w:id="1117" w:author="JK " w:date="2024-01-22T16:05:00Z">
        <w:r>
          <w:rPr>
            <w:rFonts w:eastAsia="宋体"/>
            <w:lang w:eastAsia="en-GB"/>
          </w:rPr>
          <w:t>2</w:t>
        </w:r>
      </w:ins>
      <w:ins w:id="1118" w:author="JK " w:date="2024-01-22T16:06:00Z">
        <w:r>
          <w:rPr>
            <w:rFonts w:eastAsia="宋体"/>
            <w:lang w:eastAsia="en-GB"/>
          </w:rPr>
          <w:t>.1</w:t>
        </w:r>
      </w:ins>
      <w:ins w:id="1119" w:author="JK " w:date="2024-01-22T16:03:00Z">
        <w:r>
          <w:rPr>
            <w:rFonts w:eastAsia="宋体"/>
            <w:lang w:eastAsia="en-GB"/>
          </w:rPr>
          <w:t>-2 according to TR 38.821</w:t>
        </w:r>
        <w:r>
          <w:rPr>
            <w:rFonts w:eastAsia="宋体"/>
            <w:lang w:eastAsia="zh-CN"/>
          </w:rPr>
          <w:t>[</w:t>
        </w:r>
      </w:ins>
      <w:ins w:id="1120" w:author="JK " w:date="2024-01-22T16:04:00Z">
        <w:r>
          <w:rPr>
            <w:rFonts w:eastAsia="宋体"/>
            <w:lang w:eastAsia="zh-CN"/>
          </w:rPr>
          <w:t>6</w:t>
        </w:r>
      </w:ins>
      <w:ins w:id="1121" w:author="JK " w:date="2024-01-22T16:03:00Z">
        <w:r>
          <w:rPr>
            <w:rFonts w:eastAsia="宋体"/>
            <w:lang w:eastAsia="zh-CN"/>
          </w:rPr>
          <w:t>]</w:t>
        </w:r>
        <w:r w:rsidRPr="00D53A71">
          <w:rPr>
            <w:rFonts w:eastAsia="宋体"/>
            <w:lang w:eastAsia="en-GB"/>
          </w:rPr>
          <w:t>.</w:t>
        </w:r>
      </w:ins>
    </w:p>
    <w:p w14:paraId="61EB5341" w14:textId="77777777" w:rsidR="00C83509" w:rsidRDefault="00C83509" w:rsidP="00C83509">
      <w:pPr>
        <w:spacing w:after="120"/>
        <w:rPr>
          <w:ins w:id="1122" w:author="JK " w:date="2024-01-22T16:05:00Z"/>
          <w:szCs w:val="24"/>
          <w:lang w:eastAsia="zh-CN"/>
        </w:rPr>
      </w:pPr>
      <w:ins w:id="1123" w:author="JK " w:date="2024-01-22T16:05:00Z">
        <w:r>
          <w:rPr>
            <w:szCs w:val="24"/>
            <w:lang w:eastAsia="zh-CN"/>
          </w:rPr>
          <w:lastRenderedPageBreak/>
          <w:t xml:space="preserve">The satellite max </w:t>
        </w:r>
        <w:proofErr w:type="spellStart"/>
        <w:proofErr w:type="gramStart"/>
        <w:r>
          <w:rPr>
            <w:szCs w:val="24"/>
            <w:lang w:eastAsia="zh-CN"/>
          </w:rPr>
          <w:t>Tx</w:t>
        </w:r>
        <w:proofErr w:type="spellEnd"/>
        <w:proofErr w:type="gramEnd"/>
        <w:r>
          <w:rPr>
            <w:szCs w:val="24"/>
            <w:lang w:eastAsia="zh-CN"/>
          </w:rPr>
          <w:t xml:space="preserve"> power can be calculated by the equation as below:</w:t>
        </w:r>
      </w:ins>
    </w:p>
    <w:p w14:paraId="1BE5C07A" w14:textId="77777777" w:rsidR="00C83509" w:rsidRDefault="00A60C62" w:rsidP="00C83509">
      <w:pPr>
        <w:spacing w:after="120"/>
        <w:rPr>
          <w:ins w:id="1124" w:author="JK " w:date="2024-01-22T16:05:00Z"/>
          <w:rFonts w:ascii="Cambria Math" w:hAnsi="Cambria Math"/>
          <w:i/>
          <w:lang w:val="en-US" w:eastAsia="zh-CN"/>
        </w:rPr>
      </w:pPr>
      <m:oMathPara>
        <m:oMathParaPr>
          <m:jc m:val="centerGroup"/>
        </m:oMathParaPr>
        <m:oMath>
          <m:func>
            <m:funcPr>
              <m:ctrlPr>
                <w:ins w:id="1125" w:author="JK " w:date="2024-01-22T16:05:00Z">
                  <w:rPr>
                    <w:rFonts w:ascii="Cambria Math" w:hAnsi="Cambria Math"/>
                    <w:i/>
                    <w:iCs/>
                    <w:lang w:val="en-US" w:eastAsia="zh-CN"/>
                  </w:rPr>
                </w:ins>
              </m:ctrlPr>
            </m:funcPr>
            <m:fName>
              <m:r>
                <w:ins w:id="1126" w:author="JK " w:date="2024-01-22T16:05:00Z">
                  <w:rPr>
                    <w:rFonts w:ascii="Cambria Math" w:hAnsi="Cambria Math"/>
                    <w:lang w:val="en-US" w:eastAsia="zh-CN"/>
                  </w:rPr>
                  <m:t>max</m:t>
                </w:ins>
              </m:r>
            </m:fName>
            <m:e>
              <m:r>
                <w:ins w:id="1127" w:author="JK " w:date="2024-01-22T16:05:00Z">
                  <w:rPr>
                    <w:rFonts w:ascii="Cambria Math" w:hAnsi="Cambria Math"/>
                    <w:lang w:val="en-US" w:eastAsia="zh-CN"/>
                  </w:rPr>
                  <m:t>Tx power</m:t>
                </w:ins>
              </m:r>
              <m:d>
                <m:dPr>
                  <m:begChr m:val="["/>
                  <m:endChr m:val="]"/>
                  <m:ctrlPr>
                    <w:ins w:id="1128" w:author="JK " w:date="2024-01-22T16:05:00Z">
                      <w:rPr>
                        <w:rFonts w:ascii="Cambria Math" w:hAnsi="Cambria Math"/>
                        <w:i/>
                        <w:iCs/>
                        <w:lang w:val="en-US" w:eastAsia="zh-CN"/>
                      </w:rPr>
                    </w:ins>
                  </m:ctrlPr>
                </m:dPr>
                <m:e>
                  <m:r>
                    <w:ins w:id="1129" w:author="JK " w:date="2024-01-22T16:05:00Z">
                      <w:rPr>
                        <w:rFonts w:ascii="Cambria Math" w:hAnsi="Cambria Math"/>
                        <w:lang w:val="en-US" w:eastAsia="zh-CN"/>
                      </w:rPr>
                      <m:t>dBm</m:t>
                    </w:ins>
                  </m:r>
                </m:e>
              </m:d>
              <m:r>
                <w:ins w:id="1130" w:author="JK " w:date="2024-01-22T16:05:00Z">
                  <w:rPr>
                    <w:rFonts w:ascii="Cambria Math" w:hAnsi="Cambria Math"/>
                    <w:lang w:val="en-US" w:eastAsia="zh-CN"/>
                  </w:rPr>
                  <m:t>=</m:t>
                </w:ins>
              </m:r>
            </m:e>
          </m:func>
          <m:r>
            <w:ins w:id="1131" w:author="JK " w:date="2024-01-22T16:05:00Z">
              <w:rPr>
                <w:rFonts w:ascii="Cambria Math" w:hAnsi="Cambria Math"/>
                <w:lang w:val="en-US" w:eastAsia="zh-CN"/>
              </w:rPr>
              <m:t>EIRP density</m:t>
            </w:ins>
          </m:r>
          <m:d>
            <m:dPr>
              <m:begChr m:val="["/>
              <m:endChr m:val="]"/>
              <m:ctrlPr>
                <w:ins w:id="1132" w:author="JK " w:date="2024-01-22T16:05:00Z">
                  <w:rPr>
                    <w:rFonts w:ascii="Cambria Math" w:hAnsi="Cambria Math"/>
                    <w:i/>
                    <w:iCs/>
                    <w:lang w:val="en-US" w:eastAsia="zh-CN"/>
                  </w:rPr>
                </w:ins>
              </m:ctrlPr>
            </m:dPr>
            <m:e>
              <m:f>
                <m:fPr>
                  <m:ctrlPr>
                    <w:ins w:id="1133" w:author="JK " w:date="2024-01-22T16:05:00Z">
                      <w:rPr>
                        <w:rFonts w:ascii="Cambria Math" w:hAnsi="Cambria Math"/>
                        <w:i/>
                        <w:iCs/>
                        <w:lang w:val="en-US" w:eastAsia="zh-CN"/>
                      </w:rPr>
                    </w:ins>
                  </m:ctrlPr>
                </m:fPr>
                <m:num>
                  <m:r>
                    <w:ins w:id="1134" w:author="JK " w:date="2024-01-22T16:05:00Z">
                      <w:rPr>
                        <w:rFonts w:ascii="Cambria Math" w:hAnsi="Cambria Math"/>
                        <w:lang w:val="en-US" w:eastAsia="zh-CN"/>
                      </w:rPr>
                      <m:t>dBW</m:t>
                    </w:ins>
                  </m:r>
                </m:num>
                <m:den>
                  <m:r>
                    <w:ins w:id="1135" w:author="JK " w:date="2024-01-22T16:05:00Z">
                      <w:rPr>
                        <w:rFonts w:ascii="Cambria Math" w:hAnsi="Cambria Math"/>
                        <w:lang w:val="en-US" w:eastAsia="zh-CN"/>
                      </w:rPr>
                      <m:t>MHz</m:t>
                    </w:ins>
                  </m:r>
                </m:den>
              </m:f>
            </m:e>
          </m:d>
          <m:r>
            <w:ins w:id="1136" w:author="JK " w:date="2024-01-22T16:05:00Z">
              <w:rPr>
                <w:rFonts w:ascii="Cambria Math" w:hAnsi="Cambria Math"/>
                <w:lang w:val="en-US" w:eastAsia="zh-CN"/>
              </w:rPr>
              <m:t>+30+10 </m:t>
            </w:ins>
          </m:r>
          <m:sSub>
            <m:sSubPr>
              <m:ctrlPr>
                <w:ins w:id="1137" w:author="JK " w:date="2024-01-22T16:05:00Z">
                  <w:rPr>
                    <w:rFonts w:ascii="Cambria Math" w:hAnsi="Cambria Math"/>
                    <w:i/>
                    <w:iCs/>
                    <w:lang w:val="en-US" w:eastAsia="zh-CN"/>
                  </w:rPr>
                </w:ins>
              </m:ctrlPr>
            </m:sSubPr>
            <m:e>
              <m:r>
                <w:ins w:id="1138" w:author="JK " w:date="2024-01-22T16:05:00Z">
                  <w:rPr>
                    <w:rFonts w:ascii="Cambria Math" w:hAnsi="Cambria Math"/>
                    <w:lang w:val="en-US" w:eastAsia="zh-CN"/>
                  </w:rPr>
                  <m:t>log</m:t>
                </w:ins>
              </m:r>
            </m:e>
            <m:sub>
              <m:r>
                <w:ins w:id="1139" w:author="JK " w:date="2024-01-22T16:05:00Z">
                  <w:rPr>
                    <w:rFonts w:ascii="Cambria Math" w:hAnsi="Cambria Math"/>
                    <w:lang w:val="en-US" w:eastAsia="zh-CN"/>
                  </w:rPr>
                  <m:t>10</m:t>
                </w:ins>
              </m:r>
            </m:sub>
          </m:sSub>
          <m:d>
            <m:dPr>
              <m:ctrlPr>
                <w:ins w:id="1140" w:author="JK " w:date="2024-01-22T16:05:00Z">
                  <w:rPr>
                    <w:rFonts w:ascii="Cambria Math" w:hAnsi="Cambria Math"/>
                    <w:i/>
                    <w:iCs/>
                    <w:lang w:val="en-US" w:eastAsia="zh-CN"/>
                  </w:rPr>
                </w:ins>
              </m:ctrlPr>
            </m:dPr>
            <m:e>
              <m:sSub>
                <m:sSubPr>
                  <m:ctrlPr>
                    <w:ins w:id="1141" w:author="JK " w:date="2024-01-22T16:05:00Z">
                      <w:rPr>
                        <w:rFonts w:ascii="Cambria Math" w:hAnsi="Cambria Math"/>
                        <w:i/>
                        <w:iCs/>
                        <w:lang w:val="en-US" w:eastAsia="zh-CN"/>
                      </w:rPr>
                    </w:ins>
                  </m:ctrlPr>
                </m:sSubPr>
                <m:e>
                  <m:r>
                    <w:ins w:id="1142" w:author="JK " w:date="2024-01-22T16:05:00Z">
                      <w:rPr>
                        <w:rFonts w:ascii="Cambria Math" w:hAnsi="Cambria Math"/>
                        <w:lang w:val="en-US" w:eastAsia="zh-CN"/>
                      </w:rPr>
                      <m:t>N</m:t>
                    </w:ins>
                  </m:r>
                </m:e>
                <m:sub>
                  <m:r>
                    <w:ins w:id="1143" w:author="JK " w:date="2024-01-22T16:05:00Z">
                      <w:rPr>
                        <w:rFonts w:ascii="Cambria Math" w:hAnsi="Cambria Math"/>
                        <w:lang w:val="en-US" w:eastAsia="zh-CN"/>
                      </w:rPr>
                      <m:t>RB</m:t>
                    </w:ins>
                  </m:r>
                </m:sub>
              </m:sSub>
              <m:r>
                <w:ins w:id="1144" w:author="JK " w:date="2024-01-22T16:05:00Z">
                  <w:rPr>
                    <w:rFonts w:ascii="Cambria Math" w:hAnsi="Cambria Math"/>
                    <w:lang w:val="en-US" w:eastAsia="zh-CN"/>
                  </w:rPr>
                  <m:t>*SCS</m:t>
                </w:ins>
              </m:r>
              <m:d>
                <m:dPr>
                  <m:begChr m:val="["/>
                  <m:endChr m:val="]"/>
                  <m:ctrlPr>
                    <w:ins w:id="1145" w:author="JK " w:date="2024-01-22T16:05:00Z">
                      <w:rPr>
                        <w:rFonts w:ascii="Cambria Math" w:hAnsi="Cambria Math"/>
                        <w:i/>
                        <w:iCs/>
                        <w:lang w:val="en-US" w:eastAsia="zh-CN"/>
                      </w:rPr>
                    </w:ins>
                  </m:ctrlPr>
                </m:dPr>
                <m:e>
                  <m:r>
                    <w:ins w:id="1146" w:author="JK " w:date="2024-01-22T16:05:00Z">
                      <w:rPr>
                        <w:rFonts w:ascii="Cambria Math" w:hAnsi="Cambria Math"/>
                        <w:lang w:val="en-US" w:eastAsia="zh-CN"/>
                      </w:rPr>
                      <m:t>MHz</m:t>
                    </w:ins>
                  </m:r>
                </m:e>
              </m:d>
              <m:r>
                <w:ins w:id="1147" w:author="JK " w:date="2024-01-22T16:05:00Z">
                  <w:rPr>
                    <w:rFonts w:ascii="Cambria Math" w:hAnsi="Cambria Math"/>
                    <w:lang w:val="en-US" w:eastAsia="zh-CN"/>
                  </w:rPr>
                  <m:t>*12</m:t>
                </w:ins>
              </m:r>
            </m:e>
          </m:d>
          <m:r>
            <w:ins w:id="1148" w:author="JK " w:date="2024-01-22T16:05:00Z">
              <w:rPr>
                <w:rFonts w:ascii="Cambria Math" w:hAnsi="Cambria Math"/>
                <w:lang w:val="en-US" w:eastAsia="zh-CN"/>
              </w:rPr>
              <m:t>-Max Gain</m:t>
            </w:ins>
          </m:r>
          <m:d>
            <m:dPr>
              <m:begChr m:val="["/>
              <m:endChr m:val="]"/>
              <m:ctrlPr>
                <w:ins w:id="1149" w:author="JK " w:date="2024-01-22T16:05:00Z">
                  <w:rPr>
                    <w:rFonts w:ascii="Cambria Math" w:hAnsi="Cambria Math"/>
                    <w:i/>
                    <w:iCs/>
                    <w:lang w:val="en-US" w:eastAsia="zh-CN"/>
                  </w:rPr>
                </w:ins>
              </m:ctrlPr>
            </m:dPr>
            <m:e>
              <m:r>
                <w:ins w:id="1150" w:author="JK " w:date="2024-01-22T16:05:00Z">
                  <w:rPr>
                    <w:rFonts w:ascii="Cambria Math" w:hAnsi="Cambria Math"/>
                    <w:lang w:val="en-US" w:eastAsia="zh-CN"/>
                  </w:rPr>
                  <m:t>dBi</m:t>
                </w:ins>
              </m:r>
            </m:e>
          </m:d>
        </m:oMath>
      </m:oMathPara>
    </w:p>
    <w:p w14:paraId="5815D652" w14:textId="77777777" w:rsidR="00C83509" w:rsidRDefault="00C83509" w:rsidP="00C83509">
      <w:pPr>
        <w:pStyle w:val="TH"/>
        <w:rPr>
          <w:ins w:id="1151" w:author="JK " w:date="2024-01-22T16:05:00Z"/>
        </w:rPr>
      </w:pPr>
      <w:ins w:id="1152" w:author="JK " w:date="2024-01-22T16:05:00Z">
        <w:r>
          <w:rPr>
            <w:bCs/>
          </w:rPr>
          <w:t xml:space="preserve">Table </w:t>
        </w:r>
      </w:ins>
      <w:ins w:id="1153" w:author="JK " w:date="2024-01-24T16:32:00Z">
        <w:r>
          <w:rPr>
            <w:bCs/>
          </w:rPr>
          <w:t>6a.2</w:t>
        </w:r>
      </w:ins>
      <w:ins w:id="1154" w:author="JK " w:date="2024-01-22T16:05:00Z">
        <w:r>
          <w:rPr>
            <w:bCs/>
          </w:rPr>
          <w:t>.2.1-1</w:t>
        </w:r>
        <w:r>
          <w:rPr>
            <w:noProof/>
          </w:rPr>
          <w:t>:</w:t>
        </w:r>
        <w:r>
          <w:rPr>
            <w:bCs/>
          </w:rPr>
          <w:t xml:space="preserve"> </w:t>
        </w:r>
        <w:r>
          <w:rPr>
            <w:bCs/>
            <w:lang w:eastAsia="fr-FR"/>
          </w:rPr>
          <w:t>N</w:t>
        </w:r>
        <w:r>
          <w:rPr>
            <w:bCs/>
            <w:vertAlign w:val="subscript"/>
            <w:lang w:eastAsia="fr-FR"/>
          </w:rPr>
          <w:t>RB</w:t>
        </w:r>
        <w:r>
          <w:rPr>
            <w:lang w:eastAsia="fr-FR"/>
          </w:rPr>
          <w:t xml:space="preserve"> configuration per </w:t>
        </w:r>
        <w:proofErr w:type="spellStart"/>
        <w:r>
          <w:rPr>
            <w:lang w:eastAsia="fr-FR"/>
          </w:rPr>
          <w:t>BandWidth</w:t>
        </w:r>
        <w:proofErr w:type="spellEnd"/>
        <w:r>
          <w:rPr>
            <w:lang w:eastAsia="fr-FR"/>
          </w:rPr>
          <w:t xml:space="preserve"> size and SCS</w:t>
        </w:r>
      </w:ins>
    </w:p>
    <w:tbl>
      <w:tblPr>
        <w:tblStyle w:val="13"/>
        <w:tblW w:w="3964" w:type="dxa"/>
        <w:jc w:val="center"/>
        <w:tblLook w:val="04A0" w:firstRow="1" w:lastRow="0" w:firstColumn="1" w:lastColumn="0" w:noHBand="0" w:noVBand="1"/>
        <w:tblPrChange w:id="1155" w:author="JK " w:date="2024-01-22T16:06:00Z">
          <w:tblPr>
            <w:tblStyle w:val="13"/>
            <w:tblW w:w="8642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2122"/>
        <w:gridCol w:w="1842"/>
        <w:tblGridChange w:id="1156">
          <w:tblGrid>
            <w:gridCol w:w="2122"/>
            <w:gridCol w:w="1630"/>
          </w:tblGrid>
        </w:tblGridChange>
      </w:tblGrid>
      <w:tr w:rsidR="00C83509" w14:paraId="71FC2E5C" w14:textId="77777777" w:rsidTr="00402A1F">
        <w:trPr>
          <w:trHeight w:val="56"/>
          <w:jc w:val="center"/>
          <w:ins w:id="1157" w:author="JK " w:date="2024-01-22T16:05:00Z"/>
          <w:trPrChange w:id="1158" w:author="JK " w:date="2024-01-22T16:06:00Z">
            <w:trPr>
              <w:trHeight w:val="56"/>
              <w:jc w:val="center"/>
            </w:trPr>
          </w:trPrChange>
        </w:trPr>
        <w:tc>
          <w:tcPr>
            <w:tcW w:w="2122" w:type="dxa"/>
            <w:vAlign w:val="center"/>
            <w:tcPrChange w:id="1159" w:author="JK " w:date="2024-01-22T16:06:00Z">
              <w:tcPr>
                <w:tcW w:w="2122" w:type="dxa"/>
                <w:vAlign w:val="center"/>
              </w:tcPr>
            </w:tcPrChange>
          </w:tcPr>
          <w:p w14:paraId="58CBE500" w14:textId="77777777" w:rsidR="00C83509" w:rsidRDefault="00C83509" w:rsidP="00402A1F">
            <w:pPr>
              <w:pStyle w:val="TAH"/>
              <w:rPr>
                <w:ins w:id="1160" w:author="JK " w:date="2024-01-22T16:05:00Z"/>
                <w:lang w:val="fr-FR" w:eastAsia="fr-FR"/>
              </w:rPr>
            </w:pPr>
            <w:ins w:id="1161" w:author="JK " w:date="2024-01-22T16:05:00Z">
              <w:r>
                <w:rPr>
                  <w:lang w:val="fr-FR" w:eastAsia="fr-FR"/>
                </w:rPr>
                <w:t>Configuration FR</w:t>
              </w:r>
            </w:ins>
            <w:ins w:id="1162" w:author="JK " w:date="2024-01-22T16:06:00Z">
              <w:r>
                <w:rPr>
                  <w:lang w:val="fr-FR" w:eastAsia="fr-FR"/>
                </w:rPr>
                <w:t>2</w:t>
              </w:r>
            </w:ins>
            <w:ins w:id="1163" w:author="JK " w:date="2024-01-22T16:05:00Z">
              <w:r>
                <w:rPr>
                  <w:lang w:val="fr-FR" w:eastAsia="fr-FR"/>
                </w:rPr>
                <w:t xml:space="preserve"> </w:t>
              </w:r>
            </w:ins>
            <w:ins w:id="1164" w:author="JK " w:date="2024-01-22T16:06:00Z">
              <w:r>
                <w:rPr>
                  <w:lang w:val="fr-FR" w:eastAsia="fr-FR"/>
                </w:rPr>
                <w:t>Ka</w:t>
              </w:r>
            </w:ins>
            <w:ins w:id="1165" w:author="JK " w:date="2024-01-22T16:05:00Z">
              <w:r>
                <w:rPr>
                  <w:lang w:val="fr-FR" w:eastAsia="fr-FR"/>
                </w:rPr>
                <w:t>-band</w:t>
              </w:r>
            </w:ins>
          </w:p>
        </w:tc>
        <w:tc>
          <w:tcPr>
            <w:tcW w:w="1842" w:type="dxa"/>
            <w:vAlign w:val="center"/>
            <w:tcPrChange w:id="1166" w:author="JK " w:date="2024-01-22T16:06:00Z">
              <w:tcPr>
                <w:tcW w:w="1630" w:type="dxa"/>
                <w:vAlign w:val="center"/>
              </w:tcPr>
            </w:tcPrChange>
          </w:tcPr>
          <w:p w14:paraId="211D0958" w14:textId="77777777" w:rsidR="00C83509" w:rsidRDefault="00C83509" w:rsidP="00402A1F">
            <w:pPr>
              <w:pStyle w:val="TAH"/>
              <w:rPr>
                <w:ins w:id="1167" w:author="JK " w:date="2024-01-22T16:05:00Z"/>
                <w:lang w:val="fr-FR" w:eastAsia="fr-FR"/>
              </w:rPr>
            </w:pPr>
            <w:ins w:id="1168" w:author="JK " w:date="2024-01-22T16:05:00Z">
              <w:r>
                <w:rPr>
                  <w:lang w:val="fr-FR" w:eastAsia="fr-FR"/>
                </w:rPr>
                <w:t>N</w:t>
              </w:r>
              <w:r>
                <w:rPr>
                  <w:vertAlign w:val="subscript"/>
                  <w:lang w:val="fr-FR" w:eastAsia="fr-FR"/>
                </w:rPr>
                <w:t>RB</w:t>
              </w:r>
              <w:r>
                <w:rPr>
                  <w:lang w:val="fr-FR" w:eastAsia="fr-FR"/>
                </w:rPr>
                <w:t xml:space="preserve"> (2</w:t>
              </w:r>
            </w:ins>
            <w:ins w:id="1169" w:author="JK " w:date="2024-01-22T16:06:00Z">
              <w:r>
                <w:rPr>
                  <w:lang w:val="fr-FR" w:eastAsia="fr-FR"/>
                </w:rPr>
                <w:t>0</w:t>
              </w:r>
            </w:ins>
            <w:ins w:id="1170" w:author="JK " w:date="2024-01-22T16:05:00Z">
              <w:r>
                <w:rPr>
                  <w:lang w:val="fr-FR" w:eastAsia="fr-FR"/>
                </w:rPr>
                <w:t>0MHz BW)</w:t>
              </w:r>
            </w:ins>
          </w:p>
        </w:tc>
      </w:tr>
      <w:tr w:rsidR="00C83509" w14:paraId="4238B5CB" w14:textId="77777777" w:rsidTr="00402A1F">
        <w:trPr>
          <w:trHeight w:val="56"/>
          <w:jc w:val="center"/>
          <w:ins w:id="1171" w:author="JK " w:date="2024-01-22T16:05:00Z"/>
          <w:trPrChange w:id="1172" w:author="JK " w:date="2024-01-22T16:06:00Z">
            <w:trPr>
              <w:trHeight w:val="56"/>
              <w:jc w:val="center"/>
            </w:trPr>
          </w:trPrChange>
        </w:trPr>
        <w:tc>
          <w:tcPr>
            <w:tcW w:w="2122" w:type="dxa"/>
            <w:vAlign w:val="center"/>
            <w:tcPrChange w:id="1173" w:author="JK " w:date="2024-01-22T16:06:00Z">
              <w:tcPr>
                <w:tcW w:w="2122" w:type="dxa"/>
                <w:vAlign w:val="center"/>
              </w:tcPr>
            </w:tcPrChange>
          </w:tcPr>
          <w:p w14:paraId="728B84DE" w14:textId="77777777" w:rsidR="00C83509" w:rsidRDefault="00C83509" w:rsidP="00402A1F">
            <w:pPr>
              <w:pStyle w:val="TAC"/>
              <w:rPr>
                <w:ins w:id="1174" w:author="JK " w:date="2024-01-22T16:05:00Z"/>
                <w:lang w:val="fr-FR" w:eastAsia="fr-FR"/>
              </w:rPr>
            </w:pPr>
            <w:ins w:id="1175" w:author="JK " w:date="2024-01-22T16:05:00Z">
              <w:r>
                <w:rPr>
                  <w:lang w:val="fr-FR" w:eastAsia="fr-FR"/>
                </w:rPr>
                <w:t xml:space="preserve">SCS </w:t>
              </w:r>
            </w:ins>
            <w:ins w:id="1176" w:author="JK " w:date="2024-01-22T16:07:00Z">
              <w:r>
                <w:rPr>
                  <w:lang w:val="fr-FR" w:eastAsia="fr-FR"/>
                </w:rPr>
                <w:t>120</w:t>
              </w:r>
            </w:ins>
            <w:ins w:id="1177" w:author="JK " w:date="2024-01-22T16:05:00Z">
              <w:r>
                <w:rPr>
                  <w:lang w:val="fr-FR" w:eastAsia="fr-FR"/>
                </w:rPr>
                <w:t xml:space="preserve"> kHz</w:t>
              </w:r>
            </w:ins>
          </w:p>
        </w:tc>
        <w:tc>
          <w:tcPr>
            <w:tcW w:w="1842" w:type="dxa"/>
            <w:vAlign w:val="center"/>
            <w:tcPrChange w:id="1178" w:author="JK " w:date="2024-01-22T16:06:00Z">
              <w:tcPr>
                <w:tcW w:w="1630" w:type="dxa"/>
                <w:vAlign w:val="center"/>
              </w:tcPr>
            </w:tcPrChange>
          </w:tcPr>
          <w:p w14:paraId="6D7525D1" w14:textId="77777777" w:rsidR="00C83509" w:rsidRDefault="00C83509" w:rsidP="00402A1F">
            <w:pPr>
              <w:pStyle w:val="TAC"/>
              <w:rPr>
                <w:ins w:id="1179" w:author="JK " w:date="2024-01-22T16:05:00Z"/>
                <w:lang w:val="fr-FR" w:eastAsia="fr-FR"/>
              </w:rPr>
            </w:pPr>
            <w:ins w:id="1180" w:author="JK " w:date="2024-01-22T16:05:00Z">
              <w:r>
                <w:rPr>
                  <w:lang w:val="fr-FR" w:eastAsia="fr-FR"/>
                </w:rPr>
                <w:t>1</w:t>
              </w:r>
            </w:ins>
            <w:ins w:id="1181" w:author="JK " w:date="2024-01-22T16:06:00Z">
              <w:r>
                <w:rPr>
                  <w:lang w:val="fr-FR" w:eastAsia="fr-FR"/>
                </w:rPr>
                <w:t>32</w:t>
              </w:r>
            </w:ins>
          </w:p>
        </w:tc>
      </w:tr>
    </w:tbl>
    <w:p w14:paraId="14A2F1C2" w14:textId="77777777" w:rsidR="00C83509" w:rsidRDefault="00C83509" w:rsidP="00C83509">
      <w:pPr>
        <w:spacing w:after="120"/>
        <w:rPr>
          <w:ins w:id="1182" w:author="JK " w:date="2024-01-22T16:05:00Z"/>
          <w:rFonts w:eastAsia="宋体"/>
        </w:rPr>
      </w:pPr>
    </w:p>
    <w:p w14:paraId="4A215E1E" w14:textId="77777777" w:rsidR="00C83509" w:rsidRDefault="00C83509" w:rsidP="00C83509">
      <w:pPr>
        <w:pStyle w:val="TH"/>
        <w:rPr>
          <w:ins w:id="1183" w:author="JK " w:date="2024-01-22T16:05:00Z"/>
        </w:rPr>
      </w:pPr>
      <w:ins w:id="1184" w:author="JK " w:date="2024-01-22T16:05:00Z">
        <w:r>
          <w:t>T</w:t>
        </w:r>
        <w:r>
          <w:rPr>
            <w:rFonts w:hint="eastAsia"/>
          </w:rPr>
          <w:t xml:space="preserve">able </w:t>
        </w:r>
      </w:ins>
      <w:ins w:id="1185" w:author="JK " w:date="2024-01-24T16:32:00Z">
        <w:r>
          <w:rPr>
            <w:rFonts w:hint="eastAsia"/>
          </w:rPr>
          <w:t>6a.2</w:t>
        </w:r>
      </w:ins>
      <w:ins w:id="1186" w:author="JK " w:date="2024-01-22T16:05:00Z">
        <w:r>
          <w:rPr>
            <w:rFonts w:hint="eastAsia"/>
          </w:rPr>
          <w:t>.2.1-</w:t>
        </w:r>
      </w:ins>
      <w:ins w:id="1187" w:author="JK " w:date="2024-01-22T16:18:00Z">
        <w:r>
          <w:t>2</w:t>
        </w:r>
      </w:ins>
      <w:ins w:id="1188" w:author="JK " w:date="2024-01-22T16:05:00Z">
        <w:r>
          <w:rPr>
            <w:noProof/>
          </w:rPr>
          <w:t>:</w:t>
        </w:r>
        <w:r>
          <w:rPr>
            <w:rFonts w:hint="eastAsia"/>
          </w:rPr>
          <w:t xml:space="preserve"> Set-1 satellite parameters for co-existence study</w:t>
        </w:r>
      </w:ins>
    </w:p>
    <w:tbl>
      <w:tblPr>
        <w:tblStyle w:val="13"/>
        <w:tblW w:w="5002" w:type="pct"/>
        <w:tblLayout w:type="fixed"/>
        <w:tblLook w:val="04A0" w:firstRow="1" w:lastRow="0" w:firstColumn="1" w:lastColumn="0" w:noHBand="0" w:noVBand="1"/>
      </w:tblPr>
      <w:tblGrid>
        <w:gridCol w:w="1086"/>
        <w:gridCol w:w="1317"/>
        <w:gridCol w:w="818"/>
        <w:gridCol w:w="1068"/>
        <w:gridCol w:w="1069"/>
        <w:gridCol w:w="1068"/>
        <w:gridCol w:w="1069"/>
        <w:gridCol w:w="1069"/>
        <w:gridCol w:w="1069"/>
        <w:tblGridChange w:id="1189">
          <w:tblGrid>
            <w:gridCol w:w="1086"/>
            <w:gridCol w:w="1317"/>
            <w:gridCol w:w="818"/>
            <w:gridCol w:w="1068"/>
            <w:gridCol w:w="1069"/>
            <w:gridCol w:w="1068"/>
            <w:gridCol w:w="1069"/>
            <w:gridCol w:w="1069"/>
            <w:gridCol w:w="1069"/>
          </w:tblGrid>
        </w:tblGridChange>
      </w:tblGrid>
      <w:tr w:rsidR="00C83509" w14:paraId="4D0D959B" w14:textId="77777777" w:rsidTr="00402A1F">
        <w:trPr>
          <w:ins w:id="1190" w:author="JK " w:date="2024-01-22T16:07:00Z"/>
        </w:trPr>
        <w:tc>
          <w:tcPr>
            <w:tcW w:w="3221" w:type="dxa"/>
            <w:gridSpan w:val="3"/>
            <w:vAlign w:val="center"/>
          </w:tcPr>
          <w:p w14:paraId="7D24790A" w14:textId="77777777" w:rsidR="00C83509" w:rsidRDefault="00C83509" w:rsidP="00402A1F">
            <w:pPr>
              <w:pStyle w:val="TAC"/>
              <w:rPr>
                <w:ins w:id="1191" w:author="JK " w:date="2024-01-22T16:07:00Z"/>
              </w:rPr>
            </w:pPr>
            <w:ins w:id="1192" w:author="JK " w:date="2024-01-22T16:07:00Z">
              <w:r>
                <w:t>Satellite orbit</w:t>
              </w:r>
            </w:ins>
          </w:p>
        </w:tc>
        <w:tc>
          <w:tcPr>
            <w:tcW w:w="2137" w:type="dxa"/>
            <w:gridSpan w:val="2"/>
            <w:vAlign w:val="center"/>
          </w:tcPr>
          <w:p w14:paraId="7B447428" w14:textId="77777777" w:rsidR="00C83509" w:rsidRDefault="00C83509" w:rsidP="00402A1F">
            <w:pPr>
              <w:pStyle w:val="TAC"/>
              <w:rPr>
                <w:ins w:id="1193" w:author="JK " w:date="2024-01-22T16:07:00Z"/>
              </w:rPr>
            </w:pPr>
            <w:ins w:id="1194" w:author="JK " w:date="2024-01-22T16:07:00Z">
              <w:r>
                <w:t>GEO</w:t>
              </w:r>
            </w:ins>
          </w:p>
        </w:tc>
        <w:tc>
          <w:tcPr>
            <w:tcW w:w="2137" w:type="dxa"/>
            <w:gridSpan w:val="2"/>
            <w:vAlign w:val="center"/>
          </w:tcPr>
          <w:p w14:paraId="0C2928BB" w14:textId="77777777" w:rsidR="00C83509" w:rsidRDefault="00C83509" w:rsidP="00402A1F">
            <w:pPr>
              <w:pStyle w:val="TAC"/>
              <w:rPr>
                <w:ins w:id="1195" w:author="JK " w:date="2024-01-22T16:07:00Z"/>
              </w:rPr>
            </w:pPr>
            <w:ins w:id="1196" w:author="JK " w:date="2024-01-22T16:07:00Z">
              <w:r>
                <w:t>LEO-1200</w:t>
              </w:r>
            </w:ins>
          </w:p>
        </w:tc>
        <w:tc>
          <w:tcPr>
            <w:tcW w:w="2138" w:type="dxa"/>
            <w:gridSpan w:val="2"/>
            <w:vAlign w:val="center"/>
          </w:tcPr>
          <w:p w14:paraId="220C4DB3" w14:textId="77777777" w:rsidR="00C83509" w:rsidRDefault="00C83509" w:rsidP="00402A1F">
            <w:pPr>
              <w:pStyle w:val="TAC"/>
              <w:rPr>
                <w:ins w:id="1197" w:author="JK " w:date="2024-01-22T16:07:00Z"/>
              </w:rPr>
            </w:pPr>
            <w:ins w:id="1198" w:author="JK " w:date="2024-01-22T16:07:00Z">
              <w:r>
                <w:t>LEO-600</w:t>
              </w:r>
            </w:ins>
          </w:p>
        </w:tc>
      </w:tr>
      <w:tr w:rsidR="00C83509" w14:paraId="7502D4D4" w14:textId="77777777" w:rsidTr="00402A1F">
        <w:trPr>
          <w:ins w:id="1199" w:author="JK " w:date="2024-01-22T16:07:00Z"/>
        </w:trPr>
        <w:tc>
          <w:tcPr>
            <w:tcW w:w="3221" w:type="dxa"/>
            <w:gridSpan w:val="3"/>
            <w:vAlign w:val="center"/>
          </w:tcPr>
          <w:p w14:paraId="1D314363" w14:textId="77777777" w:rsidR="00C83509" w:rsidRDefault="00C83509" w:rsidP="00402A1F">
            <w:pPr>
              <w:pStyle w:val="TAC"/>
              <w:rPr>
                <w:ins w:id="1200" w:author="JK " w:date="2024-01-22T16:07:00Z"/>
              </w:rPr>
            </w:pPr>
            <w:ins w:id="1201" w:author="JK " w:date="2024-01-22T16:07:00Z">
              <w:r>
                <w:t>Satellite altitude</w:t>
              </w:r>
            </w:ins>
          </w:p>
        </w:tc>
        <w:tc>
          <w:tcPr>
            <w:tcW w:w="2137" w:type="dxa"/>
            <w:gridSpan w:val="2"/>
            <w:vAlign w:val="center"/>
          </w:tcPr>
          <w:p w14:paraId="05F2EBE9" w14:textId="77777777" w:rsidR="00C83509" w:rsidRDefault="00C83509" w:rsidP="00402A1F">
            <w:pPr>
              <w:pStyle w:val="TAC"/>
              <w:rPr>
                <w:ins w:id="1202" w:author="JK " w:date="2024-01-22T16:07:00Z"/>
              </w:rPr>
            </w:pPr>
            <w:ins w:id="1203" w:author="JK " w:date="2024-01-22T16:07:00Z">
              <w:r>
                <w:t>35786 km</w:t>
              </w:r>
            </w:ins>
          </w:p>
        </w:tc>
        <w:tc>
          <w:tcPr>
            <w:tcW w:w="2137" w:type="dxa"/>
            <w:gridSpan w:val="2"/>
            <w:vAlign w:val="center"/>
          </w:tcPr>
          <w:p w14:paraId="5350ECEF" w14:textId="77777777" w:rsidR="00C83509" w:rsidRDefault="00C83509" w:rsidP="00402A1F">
            <w:pPr>
              <w:pStyle w:val="TAC"/>
              <w:rPr>
                <w:ins w:id="1204" w:author="JK " w:date="2024-01-22T16:07:00Z"/>
              </w:rPr>
            </w:pPr>
            <w:ins w:id="1205" w:author="JK " w:date="2024-01-22T16:07:00Z">
              <w:r>
                <w:t>1200 km</w:t>
              </w:r>
            </w:ins>
          </w:p>
        </w:tc>
        <w:tc>
          <w:tcPr>
            <w:tcW w:w="2138" w:type="dxa"/>
            <w:gridSpan w:val="2"/>
            <w:vAlign w:val="center"/>
          </w:tcPr>
          <w:p w14:paraId="629E7BDE" w14:textId="77777777" w:rsidR="00C83509" w:rsidRDefault="00C83509" w:rsidP="00402A1F">
            <w:pPr>
              <w:pStyle w:val="TAC"/>
              <w:rPr>
                <w:ins w:id="1206" w:author="JK " w:date="2024-01-22T16:07:00Z"/>
              </w:rPr>
            </w:pPr>
            <w:ins w:id="1207" w:author="JK " w:date="2024-01-22T16:07:00Z">
              <w:r>
                <w:t>600 km</w:t>
              </w:r>
            </w:ins>
          </w:p>
        </w:tc>
      </w:tr>
      <w:tr w:rsidR="00C83509" w14:paraId="3EF4B64E" w14:textId="77777777" w:rsidTr="00402A1F">
        <w:trPr>
          <w:ins w:id="1208" w:author="JK " w:date="2024-01-22T16:07:00Z"/>
        </w:trPr>
        <w:tc>
          <w:tcPr>
            <w:tcW w:w="9633" w:type="dxa"/>
            <w:gridSpan w:val="9"/>
            <w:vAlign w:val="center"/>
          </w:tcPr>
          <w:p w14:paraId="08ABB969" w14:textId="77777777" w:rsidR="00C83509" w:rsidRDefault="00C83509" w:rsidP="00402A1F">
            <w:pPr>
              <w:pStyle w:val="TAC"/>
              <w:rPr>
                <w:ins w:id="1209" w:author="JK " w:date="2024-01-22T16:07:00Z"/>
              </w:rPr>
            </w:pPr>
            <w:ins w:id="1210" w:author="JK " w:date="2024-01-22T16:07:00Z">
              <w:r>
                <w:t>Payload characteristics for DL transmissions</w:t>
              </w:r>
            </w:ins>
          </w:p>
        </w:tc>
      </w:tr>
      <w:tr w:rsidR="00C83509" w14:paraId="49347039" w14:textId="77777777" w:rsidTr="00402A1F">
        <w:tblPrEx>
          <w:tblW w:w="5002" w:type="pct"/>
          <w:tblLayout w:type="fixed"/>
          <w:tblPrExChange w:id="1211" w:author="JK " w:date="2024-01-22T16:09:00Z">
            <w:tblPrEx>
              <w:tblW w:w="5002" w:type="pct"/>
              <w:tblLayout w:type="fixed"/>
            </w:tblPrEx>
          </w:tblPrExChange>
        </w:tblPrEx>
        <w:trPr>
          <w:ins w:id="1212" w:author="JK " w:date="2024-01-22T16:07:00Z"/>
        </w:trPr>
        <w:tc>
          <w:tcPr>
            <w:tcW w:w="2403" w:type="dxa"/>
            <w:gridSpan w:val="2"/>
            <w:vAlign w:val="center"/>
            <w:tcPrChange w:id="1213" w:author="JK " w:date="2024-01-22T16:09:00Z">
              <w:tcPr>
                <w:tcW w:w="2403" w:type="dxa"/>
                <w:gridSpan w:val="2"/>
                <w:vAlign w:val="center"/>
              </w:tcPr>
            </w:tcPrChange>
          </w:tcPr>
          <w:p w14:paraId="4D029AEA" w14:textId="77777777" w:rsidR="00C83509" w:rsidRDefault="00C83509" w:rsidP="00402A1F">
            <w:pPr>
              <w:pStyle w:val="TAL"/>
              <w:rPr>
                <w:ins w:id="1214" w:author="JK " w:date="2024-01-22T16:07:00Z"/>
              </w:rPr>
            </w:pPr>
            <w:ins w:id="1215" w:author="JK " w:date="2024-01-22T16:07:00Z">
              <w:r>
                <w:t>Satellite EIRP density</w:t>
              </w:r>
            </w:ins>
          </w:p>
        </w:tc>
        <w:tc>
          <w:tcPr>
            <w:tcW w:w="818" w:type="dxa"/>
            <w:vMerge w:val="restart"/>
            <w:vAlign w:val="center"/>
            <w:tcPrChange w:id="1216" w:author="JK " w:date="2024-01-22T16:09:00Z">
              <w:tcPr>
                <w:tcW w:w="818" w:type="dxa"/>
                <w:vMerge w:val="restart"/>
                <w:vAlign w:val="center"/>
              </w:tcPr>
            </w:tcPrChange>
          </w:tcPr>
          <w:p w14:paraId="77FDCEE8" w14:textId="77777777" w:rsidR="00C83509" w:rsidRDefault="00C83509" w:rsidP="00402A1F">
            <w:pPr>
              <w:pStyle w:val="TAC"/>
              <w:rPr>
                <w:ins w:id="1217" w:author="JK " w:date="2024-01-22T16:07:00Z"/>
              </w:rPr>
            </w:pPr>
            <w:ins w:id="1218" w:author="JK " w:date="2024-01-22T16:09:00Z">
              <w:r>
                <w:t>17GHz</w:t>
              </w:r>
            </w:ins>
          </w:p>
        </w:tc>
        <w:tc>
          <w:tcPr>
            <w:tcW w:w="2137" w:type="dxa"/>
            <w:gridSpan w:val="2"/>
            <w:tcPrChange w:id="1219" w:author="JK " w:date="2024-01-22T16:09:00Z">
              <w:tcPr>
                <w:tcW w:w="2137" w:type="dxa"/>
                <w:gridSpan w:val="2"/>
                <w:vAlign w:val="center"/>
              </w:tcPr>
            </w:tcPrChange>
          </w:tcPr>
          <w:p w14:paraId="5EF79A8F" w14:textId="77777777" w:rsidR="00C83509" w:rsidRDefault="00C83509" w:rsidP="00402A1F">
            <w:pPr>
              <w:pStyle w:val="TAC"/>
              <w:rPr>
                <w:ins w:id="1220" w:author="JK " w:date="2024-01-22T16:07:00Z"/>
              </w:rPr>
            </w:pPr>
            <w:ins w:id="1221" w:author="JK " w:date="2024-01-22T16:09:00Z">
              <w:r w:rsidRPr="0001704D">
                <w:t xml:space="preserve">40 </w:t>
              </w:r>
              <w:proofErr w:type="spellStart"/>
              <w:r w:rsidRPr="0001704D">
                <w:t>dBW</w:t>
              </w:r>
              <w:proofErr w:type="spellEnd"/>
              <w:r w:rsidRPr="0001704D">
                <w:t>/MHz</w:t>
              </w:r>
            </w:ins>
          </w:p>
        </w:tc>
        <w:tc>
          <w:tcPr>
            <w:tcW w:w="2137" w:type="dxa"/>
            <w:gridSpan w:val="2"/>
            <w:tcPrChange w:id="1222" w:author="JK " w:date="2024-01-22T16:09:00Z">
              <w:tcPr>
                <w:tcW w:w="2137" w:type="dxa"/>
                <w:gridSpan w:val="2"/>
                <w:vAlign w:val="center"/>
              </w:tcPr>
            </w:tcPrChange>
          </w:tcPr>
          <w:p w14:paraId="5BF13897" w14:textId="77777777" w:rsidR="00C83509" w:rsidRDefault="00C83509" w:rsidP="00402A1F">
            <w:pPr>
              <w:pStyle w:val="TAC"/>
              <w:rPr>
                <w:ins w:id="1223" w:author="JK " w:date="2024-01-22T16:07:00Z"/>
              </w:rPr>
            </w:pPr>
            <w:ins w:id="1224" w:author="JK " w:date="2024-01-22T16:09:00Z">
              <w:r w:rsidRPr="0001704D">
                <w:t xml:space="preserve">10 </w:t>
              </w:r>
              <w:proofErr w:type="spellStart"/>
              <w:r w:rsidRPr="0001704D">
                <w:t>dBW</w:t>
              </w:r>
              <w:proofErr w:type="spellEnd"/>
              <w:r w:rsidRPr="0001704D">
                <w:t>/MHz</w:t>
              </w:r>
            </w:ins>
          </w:p>
        </w:tc>
        <w:tc>
          <w:tcPr>
            <w:tcW w:w="2138" w:type="dxa"/>
            <w:gridSpan w:val="2"/>
            <w:tcPrChange w:id="1225" w:author="JK " w:date="2024-01-22T16:09:00Z">
              <w:tcPr>
                <w:tcW w:w="2138" w:type="dxa"/>
                <w:gridSpan w:val="2"/>
                <w:vAlign w:val="center"/>
              </w:tcPr>
            </w:tcPrChange>
          </w:tcPr>
          <w:p w14:paraId="5014CE20" w14:textId="77777777" w:rsidR="00C83509" w:rsidRDefault="00C83509" w:rsidP="00402A1F">
            <w:pPr>
              <w:pStyle w:val="TAC"/>
              <w:rPr>
                <w:ins w:id="1226" w:author="JK " w:date="2024-01-22T16:07:00Z"/>
              </w:rPr>
            </w:pPr>
            <w:ins w:id="1227" w:author="JK " w:date="2024-01-22T16:09:00Z">
              <w:r w:rsidRPr="0001704D">
                <w:t xml:space="preserve">4 </w:t>
              </w:r>
              <w:proofErr w:type="spellStart"/>
              <w:r w:rsidRPr="0001704D">
                <w:t>dBW</w:t>
              </w:r>
              <w:proofErr w:type="spellEnd"/>
              <w:r w:rsidRPr="0001704D">
                <w:t>/MHz</w:t>
              </w:r>
            </w:ins>
          </w:p>
        </w:tc>
      </w:tr>
      <w:tr w:rsidR="00C83509" w14:paraId="6D9E4103" w14:textId="77777777" w:rsidTr="00402A1F">
        <w:tblPrEx>
          <w:tblW w:w="5002" w:type="pct"/>
          <w:tblLayout w:type="fixed"/>
          <w:tblPrExChange w:id="1228" w:author="JK " w:date="2024-01-22T16:13:00Z">
            <w:tblPrEx>
              <w:tblW w:w="5002" w:type="pct"/>
              <w:tblLayout w:type="fixed"/>
            </w:tblPrEx>
          </w:tblPrExChange>
        </w:tblPrEx>
        <w:trPr>
          <w:ins w:id="1229" w:author="JK " w:date="2024-01-22T16:07:00Z"/>
        </w:trPr>
        <w:tc>
          <w:tcPr>
            <w:tcW w:w="1086" w:type="dxa"/>
            <w:vMerge w:val="restart"/>
            <w:vAlign w:val="center"/>
            <w:tcPrChange w:id="1230" w:author="JK " w:date="2024-01-22T16:13:00Z">
              <w:tcPr>
                <w:tcW w:w="1086" w:type="dxa"/>
                <w:vMerge w:val="restart"/>
                <w:vAlign w:val="center"/>
              </w:tcPr>
            </w:tcPrChange>
          </w:tcPr>
          <w:p w14:paraId="7BC2294C" w14:textId="77777777" w:rsidR="00C83509" w:rsidRDefault="00C83509" w:rsidP="00402A1F">
            <w:pPr>
              <w:pStyle w:val="TAL"/>
              <w:rPr>
                <w:ins w:id="1231" w:author="JK " w:date="2024-01-22T16:07:00Z"/>
              </w:rPr>
            </w:pPr>
            <w:ins w:id="1232" w:author="JK " w:date="2024-01-22T16:07:00Z">
              <w:r>
                <w:t xml:space="preserve">Satellite max TX power in </w:t>
              </w:r>
              <w:proofErr w:type="spellStart"/>
              <w:r>
                <w:t>dBm</w:t>
              </w:r>
              <w:proofErr w:type="spellEnd"/>
            </w:ins>
          </w:p>
        </w:tc>
        <w:tc>
          <w:tcPr>
            <w:tcW w:w="1317" w:type="dxa"/>
            <w:vAlign w:val="center"/>
            <w:tcPrChange w:id="1233" w:author="JK " w:date="2024-01-22T16:13:00Z">
              <w:tcPr>
                <w:tcW w:w="1317" w:type="dxa"/>
                <w:vAlign w:val="center"/>
              </w:tcPr>
            </w:tcPrChange>
          </w:tcPr>
          <w:p w14:paraId="62B74CB5" w14:textId="77777777" w:rsidR="00C83509" w:rsidRDefault="00C83509" w:rsidP="00402A1F">
            <w:pPr>
              <w:pStyle w:val="TAL"/>
              <w:rPr>
                <w:ins w:id="1234" w:author="JK " w:date="2024-01-22T16:07:00Z"/>
              </w:rPr>
            </w:pPr>
            <w:ins w:id="1235" w:author="JK " w:date="2024-01-22T16:07:00Z">
              <w:r>
                <w:rPr>
                  <w:rFonts w:hint="eastAsia"/>
                </w:rPr>
                <w:t>B</w:t>
              </w:r>
              <w:r>
                <w:t>W (MHz)</w:t>
              </w:r>
            </w:ins>
          </w:p>
        </w:tc>
        <w:tc>
          <w:tcPr>
            <w:tcW w:w="818" w:type="dxa"/>
            <w:vMerge/>
            <w:vAlign w:val="center"/>
            <w:tcPrChange w:id="1236" w:author="JK " w:date="2024-01-22T16:13:00Z">
              <w:tcPr>
                <w:tcW w:w="818" w:type="dxa"/>
                <w:vMerge/>
                <w:vAlign w:val="center"/>
              </w:tcPr>
            </w:tcPrChange>
          </w:tcPr>
          <w:p w14:paraId="2D069E96" w14:textId="77777777" w:rsidR="00C83509" w:rsidRDefault="00C83509" w:rsidP="00402A1F">
            <w:pPr>
              <w:pStyle w:val="TAC"/>
              <w:rPr>
                <w:ins w:id="1237" w:author="JK " w:date="2024-01-22T16:07:00Z"/>
              </w:rPr>
            </w:pPr>
          </w:p>
        </w:tc>
        <w:tc>
          <w:tcPr>
            <w:tcW w:w="1068" w:type="dxa"/>
            <w:vAlign w:val="center"/>
            <w:tcPrChange w:id="1238" w:author="JK " w:date="2024-01-22T16:13:00Z">
              <w:tcPr>
                <w:tcW w:w="1068" w:type="dxa"/>
              </w:tcPr>
            </w:tcPrChange>
          </w:tcPr>
          <w:p w14:paraId="71FEAA5E" w14:textId="77777777" w:rsidR="00C83509" w:rsidRDefault="00C83509" w:rsidP="00402A1F">
            <w:pPr>
              <w:pStyle w:val="TAC"/>
              <w:rPr>
                <w:ins w:id="1239" w:author="JK " w:date="2024-01-22T16:07:00Z"/>
              </w:rPr>
            </w:pPr>
            <w:ins w:id="1240" w:author="JK " w:date="2024-01-22T16:11:00Z">
              <w:r>
                <w:rPr>
                  <w:sz w:val="16"/>
                  <w:szCs w:val="16"/>
                  <w:lang w:val="fr-FR" w:eastAsia="fr-FR"/>
                </w:rPr>
                <w:t>200</w:t>
              </w:r>
            </w:ins>
          </w:p>
        </w:tc>
        <w:tc>
          <w:tcPr>
            <w:tcW w:w="1069" w:type="dxa"/>
            <w:vAlign w:val="center"/>
            <w:tcPrChange w:id="1241" w:author="JK " w:date="2024-01-22T16:13:00Z">
              <w:tcPr>
                <w:tcW w:w="1069" w:type="dxa"/>
              </w:tcPr>
            </w:tcPrChange>
          </w:tcPr>
          <w:p w14:paraId="51DADC19" w14:textId="77777777" w:rsidR="00C83509" w:rsidRDefault="00C83509" w:rsidP="00402A1F">
            <w:pPr>
              <w:pStyle w:val="TAC"/>
              <w:rPr>
                <w:ins w:id="1242" w:author="JK " w:date="2024-01-22T16:07:00Z"/>
              </w:rPr>
            </w:pPr>
            <w:ins w:id="1243" w:author="JK " w:date="2024-01-22T16:11:00Z">
              <w:r w:rsidRPr="00FB7BEC">
                <w:rPr>
                  <w:rFonts w:hint="eastAsia"/>
                  <w:sz w:val="16"/>
                  <w:szCs w:val="16"/>
                  <w:lang w:val="fr-FR" w:eastAsia="fr-FR"/>
                </w:rPr>
                <w:t>4</w:t>
              </w:r>
              <w:r w:rsidRPr="00FB7BEC">
                <w:rPr>
                  <w:sz w:val="16"/>
                  <w:szCs w:val="16"/>
                  <w:lang w:val="fr-FR" w:eastAsia="fr-FR"/>
                </w:rPr>
                <w:t>00</w:t>
              </w:r>
            </w:ins>
          </w:p>
        </w:tc>
        <w:tc>
          <w:tcPr>
            <w:tcW w:w="1068" w:type="dxa"/>
            <w:vAlign w:val="center"/>
            <w:tcPrChange w:id="1244" w:author="JK " w:date="2024-01-22T16:13:00Z">
              <w:tcPr>
                <w:tcW w:w="1068" w:type="dxa"/>
                <w:vAlign w:val="center"/>
              </w:tcPr>
            </w:tcPrChange>
          </w:tcPr>
          <w:p w14:paraId="543A7FFA" w14:textId="77777777" w:rsidR="00C83509" w:rsidRDefault="00C83509" w:rsidP="00402A1F">
            <w:pPr>
              <w:pStyle w:val="TAC"/>
              <w:rPr>
                <w:ins w:id="1245" w:author="JK " w:date="2024-01-22T16:07:00Z"/>
              </w:rPr>
            </w:pPr>
            <w:ins w:id="1246" w:author="JK " w:date="2024-01-22T16:13:00Z">
              <w:r>
                <w:rPr>
                  <w:sz w:val="16"/>
                  <w:szCs w:val="16"/>
                  <w:lang w:val="fr-FR" w:eastAsia="fr-FR"/>
                </w:rPr>
                <w:t>200</w:t>
              </w:r>
            </w:ins>
          </w:p>
        </w:tc>
        <w:tc>
          <w:tcPr>
            <w:tcW w:w="1069" w:type="dxa"/>
            <w:vAlign w:val="center"/>
            <w:tcPrChange w:id="1247" w:author="JK " w:date="2024-01-22T16:13:00Z">
              <w:tcPr>
                <w:tcW w:w="1069" w:type="dxa"/>
                <w:vAlign w:val="center"/>
              </w:tcPr>
            </w:tcPrChange>
          </w:tcPr>
          <w:p w14:paraId="634C6BF1" w14:textId="77777777" w:rsidR="00C83509" w:rsidRDefault="00C83509" w:rsidP="00402A1F">
            <w:pPr>
              <w:pStyle w:val="TAC"/>
              <w:rPr>
                <w:ins w:id="1248" w:author="JK " w:date="2024-01-22T16:07:00Z"/>
              </w:rPr>
            </w:pPr>
            <w:ins w:id="1249" w:author="JK " w:date="2024-01-22T16:13:00Z">
              <w:r w:rsidRPr="00FB7BEC">
                <w:rPr>
                  <w:rFonts w:hint="eastAsia"/>
                  <w:sz w:val="16"/>
                  <w:szCs w:val="16"/>
                  <w:lang w:val="fr-FR" w:eastAsia="fr-FR"/>
                </w:rPr>
                <w:t>4</w:t>
              </w:r>
              <w:r w:rsidRPr="00FB7BEC">
                <w:rPr>
                  <w:sz w:val="16"/>
                  <w:szCs w:val="16"/>
                  <w:lang w:val="fr-FR" w:eastAsia="fr-FR"/>
                </w:rPr>
                <w:t>00</w:t>
              </w:r>
            </w:ins>
          </w:p>
        </w:tc>
        <w:tc>
          <w:tcPr>
            <w:tcW w:w="1069" w:type="dxa"/>
            <w:vAlign w:val="center"/>
            <w:tcPrChange w:id="1250" w:author="JK " w:date="2024-01-22T16:13:00Z">
              <w:tcPr>
                <w:tcW w:w="1069" w:type="dxa"/>
                <w:vAlign w:val="center"/>
              </w:tcPr>
            </w:tcPrChange>
          </w:tcPr>
          <w:p w14:paraId="05D5D964" w14:textId="77777777" w:rsidR="00C83509" w:rsidRDefault="00C83509" w:rsidP="00402A1F">
            <w:pPr>
              <w:pStyle w:val="TAC"/>
              <w:rPr>
                <w:ins w:id="1251" w:author="JK " w:date="2024-01-22T16:07:00Z"/>
              </w:rPr>
            </w:pPr>
            <w:ins w:id="1252" w:author="JK " w:date="2024-01-22T16:13:00Z">
              <w:r>
                <w:rPr>
                  <w:sz w:val="16"/>
                  <w:szCs w:val="16"/>
                  <w:lang w:val="fr-FR" w:eastAsia="fr-FR"/>
                </w:rPr>
                <w:t>200</w:t>
              </w:r>
            </w:ins>
          </w:p>
        </w:tc>
        <w:tc>
          <w:tcPr>
            <w:tcW w:w="1069" w:type="dxa"/>
            <w:vAlign w:val="center"/>
            <w:tcPrChange w:id="1253" w:author="JK " w:date="2024-01-22T16:13:00Z">
              <w:tcPr>
                <w:tcW w:w="1069" w:type="dxa"/>
                <w:vAlign w:val="center"/>
              </w:tcPr>
            </w:tcPrChange>
          </w:tcPr>
          <w:p w14:paraId="780186D3" w14:textId="77777777" w:rsidR="00C83509" w:rsidRDefault="00C83509" w:rsidP="00402A1F">
            <w:pPr>
              <w:pStyle w:val="TAC"/>
              <w:rPr>
                <w:ins w:id="1254" w:author="JK " w:date="2024-01-22T16:07:00Z"/>
              </w:rPr>
            </w:pPr>
            <w:ins w:id="1255" w:author="JK " w:date="2024-01-22T16:13:00Z">
              <w:r w:rsidRPr="00FB7BEC">
                <w:rPr>
                  <w:rFonts w:hint="eastAsia"/>
                  <w:sz w:val="16"/>
                  <w:szCs w:val="16"/>
                  <w:lang w:val="fr-FR" w:eastAsia="fr-FR"/>
                </w:rPr>
                <w:t>4</w:t>
              </w:r>
              <w:r w:rsidRPr="00FB7BEC">
                <w:rPr>
                  <w:sz w:val="16"/>
                  <w:szCs w:val="16"/>
                  <w:lang w:val="fr-FR" w:eastAsia="fr-FR"/>
                </w:rPr>
                <w:t>00</w:t>
              </w:r>
            </w:ins>
          </w:p>
        </w:tc>
      </w:tr>
      <w:tr w:rsidR="00C83509" w14:paraId="1A2421E4" w14:textId="77777777" w:rsidTr="00402A1F">
        <w:tblPrEx>
          <w:tblW w:w="5002" w:type="pct"/>
          <w:tblLayout w:type="fixed"/>
          <w:tblPrExChange w:id="1256" w:author="JK " w:date="2024-01-22T16:13:00Z">
            <w:tblPrEx>
              <w:tblW w:w="5002" w:type="pct"/>
              <w:tblLayout w:type="fixed"/>
            </w:tblPrEx>
          </w:tblPrExChange>
        </w:tblPrEx>
        <w:trPr>
          <w:trHeight w:val="276"/>
          <w:ins w:id="1257" w:author="JK " w:date="2024-01-22T16:07:00Z"/>
          <w:trPrChange w:id="1258" w:author="JK " w:date="2024-01-22T16:13:00Z">
            <w:trPr>
              <w:trHeight w:val="276"/>
            </w:trPr>
          </w:trPrChange>
        </w:trPr>
        <w:tc>
          <w:tcPr>
            <w:tcW w:w="1086" w:type="dxa"/>
            <w:vMerge/>
            <w:vAlign w:val="center"/>
            <w:tcPrChange w:id="1259" w:author="JK " w:date="2024-01-22T16:13:00Z">
              <w:tcPr>
                <w:tcW w:w="1086" w:type="dxa"/>
                <w:vMerge/>
                <w:vAlign w:val="center"/>
              </w:tcPr>
            </w:tcPrChange>
          </w:tcPr>
          <w:p w14:paraId="6B3113BD" w14:textId="77777777" w:rsidR="00C83509" w:rsidRDefault="00C83509" w:rsidP="00402A1F">
            <w:pPr>
              <w:pStyle w:val="TAL"/>
              <w:rPr>
                <w:ins w:id="1260" w:author="JK " w:date="2024-01-22T16:07:00Z"/>
              </w:rPr>
            </w:pPr>
          </w:p>
        </w:tc>
        <w:tc>
          <w:tcPr>
            <w:tcW w:w="1317" w:type="dxa"/>
            <w:vAlign w:val="center"/>
            <w:tcPrChange w:id="1261" w:author="JK " w:date="2024-01-22T16:13:00Z">
              <w:tcPr>
                <w:tcW w:w="1317" w:type="dxa"/>
                <w:vAlign w:val="center"/>
              </w:tcPr>
            </w:tcPrChange>
          </w:tcPr>
          <w:p w14:paraId="54CF190B" w14:textId="77777777" w:rsidR="00C83509" w:rsidRDefault="00C83509" w:rsidP="00402A1F">
            <w:pPr>
              <w:pStyle w:val="TAL"/>
              <w:rPr>
                <w:ins w:id="1262" w:author="JK " w:date="2024-01-22T16:07:00Z"/>
              </w:rPr>
            </w:pPr>
            <w:ins w:id="1263" w:author="JK " w:date="2024-01-22T16:07:00Z">
              <w:r>
                <w:rPr>
                  <w:rFonts w:hint="eastAsia"/>
                </w:rPr>
                <w:t>S</w:t>
              </w:r>
              <w:r>
                <w:t xml:space="preserve">CS </w:t>
              </w:r>
            </w:ins>
          </w:p>
        </w:tc>
        <w:tc>
          <w:tcPr>
            <w:tcW w:w="818" w:type="dxa"/>
            <w:vMerge/>
            <w:vAlign w:val="center"/>
            <w:tcPrChange w:id="1264" w:author="JK " w:date="2024-01-22T16:13:00Z">
              <w:tcPr>
                <w:tcW w:w="818" w:type="dxa"/>
                <w:vMerge/>
                <w:vAlign w:val="center"/>
              </w:tcPr>
            </w:tcPrChange>
          </w:tcPr>
          <w:p w14:paraId="28009DAE" w14:textId="77777777" w:rsidR="00C83509" w:rsidRDefault="00C83509" w:rsidP="00402A1F">
            <w:pPr>
              <w:pStyle w:val="TAC"/>
              <w:rPr>
                <w:ins w:id="1265" w:author="JK " w:date="2024-01-22T16:07:00Z"/>
              </w:rPr>
            </w:pPr>
          </w:p>
        </w:tc>
        <w:tc>
          <w:tcPr>
            <w:tcW w:w="1068" w:type="dxa"/>
            <w:vAlign w:val="center"/>
            <w:tcPrChange w:id="1266" w:author="JK " w:date="2024-01-22T16:13:00Z">
              <w:tcPr>
                <w:tcW w:w="1068" w:type="dxa"/>
              </w:tcPr>
            </w:tcPrChange>
          </w:tcPr>
          <w:p w14:paraId="3AADD827" w14:textId="77777777" w:rsidR="00C83509" w:rsidRPr="0086755C" w:rsidRDefault="00C83509" w:rsidP="00402A1F">
            <w:pPr>
              <w:pStyle w:val="TAC"/>
              <w:rPr>
                <w:ins w:id="1267" w:author="JK " w:date="2024-01-22T16:07:00Z"/>
                <w:rFonts w:eastAsiaTheme="minorEastAsia"/>
                <w:sz w:val="11"/>
                <w:lang w:eastAsia="zh-CN"/>
                <w:rPrChange w:id="1268" w:author="JK " w:date="2024-01-22T16:12:00Z">
                  <w:rPr>
                    <w:ins w:id="1269" w:author="JK " w:date="2024-01-22T16:07:00Z"/>
                    <w:sz w:val="11"/>
                  </w:rPr>
                </w:rPrChange>
              </w:rPr>
            </w:pPr>
            <w:ins w:id="1270" w:author="JK " w:date="2024-01-22T16:12:00Z">
              <w:r>
                <w:rPr>
                  <w:sz w:val="16"/>
                  <w:szCs w:val="16"/>
                  <w:lang w:val="fr-FR" w:eastAsia="fr-FR"/>
                </w:rPr>
                <w:t>120</w:t>
              </w:r>
            </w:ins>
          </w:p>
        </w:tc>
        <w:tc>
          <w:tcPr>
            <w:tcW w:w="1069" w:type="dxa"/>
            <w:vAlign w:val="center"/>
            <w:tcPrChange w:id="1271" w:author="JK " w:date="2024-01-22T16:13:00Z">
              <w:tcPr>
                <w:tcW w:w="1069" w:type="dxa"/>
              </w:tcPr>
            </w:tcPrChange>
          </w:tcPr>
          <w:p w14:paraId="3A4A35FF" w14:textId="77777777" w:rsidR="00C83509" w:rsidRPr="00C74C6F" w:rsidRDefault="00C83509" w:rsidP="00402A1F">
            <w:pPr>
              <w:pStyle w:val="TAC"/>
              <w:rPr>
                <w:ins w:id="1272" w:author="JK " w:date="2024-01-22T16:07:00Z"/>
                <w:sz w:val="11"/>
              </w:rPr>
            </w:pPr>
            <w:ins w:id="1273" w:author="JK " w:date="2024-01-22T16:11:00Z">
              <w:r>
                <w:rPr>
                  <w:sz w:val="16"/>
                  <w:szCs w:val="16"/>
                  <w:lang w:val="fr-FR" w:eastAsia="fr-FR"/>
                </w:rPr>
                <w:t>120</w:t>
              </w:r>
            </w:ins>
          </w:p>
        </w:tc>
        <w:tc>
          <w:tcPr>
            <w:tcW w:w="1068" w:type="dxa"/>
            <w:vAlign w:val="center"/>
            <w:tcPrChange w:id="1274" w:author="JK " w:date="2024-01-22T16:13:00Z">
              <w:tcPr>
                <w:tcW w:w="1068" w:type="dxa"/>
                <w:vAlign w:val="center"/>
              </w:tcPr>
            </w:tcPrChange>
          </w:tcPr>
          <w:p w14:paraId="4C064BB5" w14:textId="77777777" w:rsidR="00C83509" w:rsidRPr="00C74C6F" w:rsidRDefault="00C83509" w:rsidP="00402A1F">
            <w:pPr>
              <w:pStyle w:val="TAC"/>
              <w:rPr>
                <w:ins w:id="1275" w:author="JK " w:date="2024-01-22T16:07:00Z"/>
                <w:sz w:val="11"/>
              </w:rPr>
            </w:pPr>
            <w:ins w:id="1276" w:author="JK " w:date="2024-01-22T16:13:00Z">
              <w:r>
                <w:rPr>
                  <w:sz w:val="16"/>
                  <w:szCs w:val="16"/>
                  <w:lang w:val="fr-FR" w:eastAsia="fr-FR"/>
                </w:rPr>
                <w:t>120</w:t>
              </w:r>
            </w:ins>
          </w:p>
        </w:tc>
        <w:tc>
          <w:tcPr>
            <w:tcW w:w="1069" w:type="dxa"/>
            <w:vAlign w:val="center"/>
            <w:tcPrChange w:id="1277" w:author="JK " w:date="2024-01-22T16:13:00Z">
              <w:tcPr>
                <w:tcW w:w="1069" w:type="dxa"/>
                <w:vAlign w:val="center"/>
              </w:tcPr>
            </w:tcPrChange>
          </w:tcPr>
          <w:p w14:paraId="289330F4" w14:textId="77777777" w:rsidR="00C83509" w:rsidRPr="00C74C6F" w:rsidRDefault="00C83509" w:rsidP="00402A1F">
            <w:pPr>
              <w:pStyle w:val="TAC"/>
              <w:rPr>
                <w:ins w:id="1278" w:author="JK " w:date="2024-01-22T16:07:00Z"/>
                <w:sz w:val="11"/>
              </w:rPr>
            </w:pPr>
            <w:ins w:id="1279" w:author="JK " w:date="2024-01-22T16:13:00Z">
              <w:r>
                <w:rPr>
                  <w:sz w:val="16"/>
                  <w:szCs w:val="16"/>
                  <w:lang w:val="fr-FR" w:eastAsia="fr-FR"/>
                </w:rPr>
                <w:t>120</w:t>
              </w:r>
            </w:ins>
          </w:p>
        </w:tc>
        <w:tc>
          <w:tcPr>
            <w:tcW w:w="1069" w:type="dxa"/>
            <w:vAlign w:val="center"/>
            <w:tcPrChange w:id="1280" w:author="JK " w:date="2024-01-22T16:13:00Z">
              <w:tcPr>
                <w:tcW w:w="1069" w:type="dxa"/>
                <w:vAlign w:val="center"/>
              </w:tcPr>
            </w:tcPrChange>
          </w:tcPr>
          <w:p w14:paraId="31C9BE15" w14:textId="77777777" w:rsidR="00C83509" w:rsidRPr="00C74C6F" w:rsidRDefault="00C83509" w:rsidP="00402A1F">
            <w:pPr>
              <w:pStyle w:val="TAC"/>
              <w:rPr>
                <w:ins w:id="1281" w:author="JK " w:date="2024-01-22T16:07:00Z"/>
                <w:sz w:val="11"/>
              </w:rPr>
            </w:pPr>
            <w:ins w:id="1282" w:author="JK " w:date="2024-01-22T16:13:00Z">
              <w:r>
                <w:rPr>
                  <w:sz w:val="16"/>
                  <w:szCs w:val="16"/>
                  <w:lang w:val="fr-FR" w:eastAsia="fr-FR"/>
                </w:rPr>
                <w:t>120</w:t>
              </w:r>
            </w:ins>
          </w:p>
        </w:tc>
        <w:tc>
          <w:tcPr>
            <w:tcW w:w="1069" w:type="dxa"/>
            <w:vAlign w:val="center"/>
            <w:tcPrChange w:id="1283" w:author="JK " w:date="2024-01-22T16:13:00Z">
              <w:tcPr>
                <w:tcW w:w="1069" w:type="dxa"/>
                <w:vAlign w:val="center"/>
              </w:tcPr>
            </w:tcPrChange>
          </w:tcPr>
          <w:p w14:paraId="238E035F" w14:textId="77777777" w:rsidR="00C83509" w:rsidRPr="00C74C6F" w:rsidRDefault="00C83509" w:rsidP="00402A1F">
            <w:pPr>
              <w:pStyle w:val="TAC"/>
              <w:rPr>
                <w:ins w:id="1284" w:author="JK " w:date="2024-01-22T16:07:00Z"/>
                <w:sz w:val="11"/>
              </w:rPr>
            </w:pPr>
            <w:ins w:id="1285" w:author="JK " w:date="2024-01-22T16:13:00Z">
              <w:r>
                <w:rPr>
                  <w:sz w:val="16"/>
                  <w:szCs w:val="16"/>
                  <w:lang w:val="fr-FR" w:eastAsia="fr-FR"/>
                </w:rPr>
                <w:t>120</w:t>
              </w:r>
            </w:ins>
          </w:p>
        </w:tc>
      </w:tr>
      <w:tr w:rsidR="00C83509" w14:paraId="424620E3" w14:textId="77777777" w:rsidTr="00402A1F">
        <w:tblPrEx>
          <w:tblW w:w="5002" w:type="pct"/>
          <w:tblLayout w:type="fixed"/>
          <w:tblPrExChange w:id="1286" w:author="JK " w:date="2024-01-22T16:13:00Z">
            <w:tblPrEx>
              <w:tblW w:w="5002" w:type="pct"/>
              <w:tblLayout w:type="fixed"/>
            </w:tblPrEx>
          </w:tblPrExChange>
        </w:tblPrEx>
        <w:trPr>
          <w:trHeight w:val="47"/>
          <w:ins w:id="1287" w:author="JK " w:date="2024-01-22T16:07:00Z"/>
          <w:trPrChange w:id="1288" w:author="JK " w:date="2024-01-22T16:13:00Z">
            <w:trPr>
              <w:trHeight w:val="47"/>
            </w:trPr>
          </w:trPrChange>
        </w:trPr>
        <w:tc>
          <w:tcPr>
            <w:tcW w:w="1086" w:type="dxa"/>
            <w:vMerge/>
            <w:vAlign w:val="center"/>
            <w:tcPrChange w:id="1289" w:author="JK " w:date="2024-01-22T16:13:00Z">
              <w:tcPr>
                <w:tcW w:w="1086" w:type="dxa"/>
                <w:vMerge/>
                <w:vAlign w:val="center"/>
              </w:tcPr>
            </w:tcPrChange>
          </w:tcPr>
          <w:p w14:paraId="7734DB27" w14:textId="77777777" w:rsidR="00C83509" w:rsidRDefault="00C83509" w:rsidP="00402A1F">
            <w:pPr>
              <w:pStyle w:val="TAL"/>
              <w:rPr>
                <w:ins w:id="1290" w:author="JK " w:date="2024-01-22T16:07:00Z"/>
              </w:rPr>
            </w:pPr>
          </w:p>
        </w:tc>
        <w:tc>
          <w:tcPr>
            <w:tcW w:w="1317" w:type="dxa"/>
            <w:vAlign w:val="center"/>
            <w:tcPrChange w:id="1291" w:author="JK " w:date="2024-01-22T16:13:00Z">
              <w:tcPr>
                <w:tcW w:w="1317" w:type="dxa"/>
                <w:vAlign w:val="center"/>
              </w:tcPr>
            </w:tcPrChange>
          </w:tcPr>
          <w:p w14:paraId="41C85144" w14:textId="77777777" w:rsidR="00C83509" w:rsidRPr="0086755C" w:rsidRDefault="00C83509" w:rsidP="00402A1F">
            <w:pPr>
              <w:pStyle w:val="TAL"/>
              <w:rPr>
                <w:ins w:id="1292" w:author="JK " w:date="2024-01-22T16:07:00Z"/>
                <w:rFonts w:eastAsiaTheme="minorEastAsia"/>
                <w:lang w:eastAsia="zh-CN"/>
                <w:rPrChange w:id="1293" w:author="JK " w:date="2024-01-22T16:11:00Z">
                  <w:rPr>
                    <w:ins w:id="1294" w:author="JK " w:date="2024-01-22T16:07:00Z"/>
                  </w:rPr>
                </w:rPrChange>
              </w:rPr>
            </w:pPr>
            <w:ins w:id="1295" w:author="JK " w:date="2024-01-22T16:11:00Z">
              <w:r>
                <w:rPr>
                  <w:rFonts w:eastAsiaTheme="minorEastAsia" w:hint="eastAsia"/>
                  <w:lang w:eastAsia="zh-CN"/>
                </w:rPr>
                <w:t>N</w:t>
              </w:r>
              <w:r w:rsidRPr="0086755C">
                <w:rPr>
                  <w:vertAlign w:val="subscript"/>
                  <w:lang w:eastAsia="zh-CN"/>
                  <w:rPrChange w:id="1296" w:author="JK " w:date="2024-01-22T16:11:00Z">
                    <w:rPr>
                      <w:lang w:eastAsia="zh-CN"/>
                    </w:rPr>
                  </w:rPrChange>
                </w:rPr>
                <w:t>RB</w:t>
              </w:r>
            </w:ins>
          </w:p>
        </w:tc>
        <w:tc>
          <w:tcPr>
            <w:tcW w:w="818" w:type="dxa"/>
            <w:vMerge/>
            <w:vAlign w:val="center"/>
            <w:tcPrChange w:id="1297" w:author="JK " w:date="2024-01-22T16:13:00Z">
              <w:tcPr>
                <w:tcW w:w="818" w:type="dxa"/>
                <w:vMerge/>
                <w:vAlign w:val="center"/>
              </w:tcPr>
            </w:tcPrChange>
          </w:tcPr>
          <w:p w14:paraId="3CE27F56" w14:textId="77777777" w:rsidR="00C83509" w:rsidRDefault="00C83509" w:rsidP="00402A1F">
            <w:pPr>
              <w:pStyle w:val="TAC"/>
              <w:rPr>
                <w:ins w:id="1298" w:author="JK " w:date="2024-01-22T16:07:00Z"/>
              </w:rPr>
            </w:pPr>
          </w:p>
        </w:tc>
        <w:tc>
          <w:tcPr>
            <w:tcW w:w="1068" w:type="dxa"/>
            <w:vAlign w:val="center"/>
            <w:tcPrChange w:id="1299" w:author="JK " w:date="2024-01-22T16:13:00Z">
              <w:tcPr>
                <w:tcW w:w="1068" w:type="dxa"/>
              </w:tcPr>
            </w:tcPrChange>
          </w:tcPr>
          <w:p w14:paraId="583BD3B8" w14:textId="77777777" w:rsidR="00C83509" w:rsidRPr="00C74C6F" w:rsidRDefault="00C83509" w:rsidP="00402A1F">
            <w:pPr>
              <w:pStyle w:val="TAC"/>
              <w:rPr>
                <w:ins w:id="1300" w:author="JK " w:date="2024-01-22T16:07:00Z"/>
                <w:sz w:val="11"/>
              </w:rPr>
            </w:pPr>
            <w:ins w:id="1301" w:author="JK " w:date="2024-01-22T16:12:00Z">
              <w:r>
                <w:rPr>
                  <w:sz w:val="16"/>
                  <w:szCs w:val="16"/>
                  <w:lang w:val="fr-FR" w:eastAsia="fr-FR"/>
                </w:rPr>
                <w:t>132</w:t>
              </w:r>
            </w:ins>
          </w:p>
        </w:tc>
        <w:tc>
          <w:tcPr>
            <w:tcW w:w="1069" w:type="dxa"/>
            <w:vAlign w:val="center"/>
            <w:tcPrChange w:id="1302" w:author="JK " w:date="2024-01-22T16:13:00Z">
              <w:tcPr>
                <w:tcW w:w="1069" w:type="dxa"/>
              </w:tcPr>
            </w:tcPrChange>
          </w:tcPr>
          <w:p w14:paraId="0A360CA5" w14:textId="77777777" w:rsidR="00C83509" w:rsidRPr="00C74C6F" w:rsidRDefault="00C83509" w:rsidP="00402A1F">
            <w:pPr>
              <w:pStyle w:val="TAC"/>
              <w:rPr>
                <w:ins w:id="1303" w:author="JK " w:date="2024-01-22T16:07:00Z"/>
                <w:sz w:val="11"/>
              </w:rPr>
            </w:pPr>
            <w:ins w:id="1304" w:author="JK " w:date="2024-01-22T16:11:00Z">
              <w:r w:rsidRPr="00FB7BEC">
                <w:rPr>
                  <w:rFonts w:hint="eastAsia"/>
                  <w:sz w:val="16"/>
                  <w:szCs w:val="16"/>
                  <w:lang w:val="fr-FR" w:eastAsia="fr-FR"/>
                </w:rPr>
                <w:t>2</w:t>
              </w:r>
              <w:r w:rsidRPr="00FB7BEC">
                <w:rPr>
                  <w:sz w:val="16"/>
                  <w:szCs w:val="16"/>
                  <w:lang w:val="fr-FR" w:eastAsia="fr-FR"/>
                </w:rPr>
                <w:t>64</w:t>
              </w:r>
            </w:ins>
          </w:p>
        </w:tc>
        <w:tc>
          <w:tcPr>
            <w:tcW w:w="1068" w:type="dxa"/>
            <w:vAlign w:val="center"/>
            <w:tcPrChange w:id="1305" w:author="JK " w:date="2024-01-22T16:13:00Z">
              <w:tcPr>
                <w:tcW w:w="1068" w:type="dxa"/>
                <w:vAlign w:val="center"/>
              </w:tcPr>
            </w:tcPrChange>
          </w:tcPr>
          <w:p w14:paraId="568FBE67" w14:textId="77777777" w:rsidR="00C83509" w:rsidRPr="00C74C6F" w:rsidRDefault="00C83509" w:rsidP="00402A1F">
            <w:pPr>
              <w:pStyle w:val="TAC"/>
              <w:rPr>
                <w:ins w:id="1306" w:author="JK " w:date="2024-01-22T16:07:00Z"/>
                <w:sz w:val="11"/>
              </w:rPr>
            </w:pPr>
            <w:ins w:id="1307" w:author="JK " w:date="2024-01-22T16:13:00Z">
              <w:r>
                <w:rPr>
                  <w:sz w:val="16"/>
                  <w:szCs w:val="16"/>
                  <w:lang w:val="fr-FR" w:eastAsia="fr-FR"/>
                </w:rPr>
                <w:t>132</w:t>
              </w:r>
            </w:ins>
          </w:p>
        </w:tc>
        <w:tc>
          <w:tcPr>
            <w:tcW w:w="1069" w:type="dxa"/>
            <w:vAlign w:val="center"/>
            <w:tcPrChange w:id="1308" w:author="JK " w:date="2024-01-22T16:13:00Z">
              <w:tcPr>
                <w:tcW w:w="1069" w:type="dxa"/>
                <w:vAlign w:val="center"/>
              </w:tcPr>
            </w:tcPrChange>
          </w:tcPr>
          <w:p w14:paraId="6388528D" w14:textId="77777777" w:rsidR="00C83509" w:rsidRPr="00C74C6F" w:rsidRDefault="00C83509" w:rsidP="00402A1F">
            <w:pPr>
              <w:pStyle w:val="TAC"/>
              <w:rPr>
                <w:ins w:id="1309" w:author="JK " w:date="2024-01-22T16:07:00Z"/>
                <w:sz w:val="11"/>
              </w:rPr>
            </w:pPr>
            <w:ins w:id="1310" w:author="JK " w:date="2024-01-22T16:13:00Z">
              <w:r w:rsidRPr="00FB7BEC">
                <w:rPr>
                  <w:rFonts w:hint="eastAsia"/>
                  <w:sz w:val="16"/>
                  <w:szCs w:val="16"/>
                  <w:lang w:val="fr-FR" w:eastAsia="fr-FR"/>
                </w:rPr>
                <w:t>2</w:t>
              </w:r>
              <w:r w:rsidRPr="00FB7BEC">
                <w:rPr>
                  <w:sz w:val="16"/>
                  <w:szCs w:val="16"/>
                  <w:lang w:val="fr-FR" w:eastAsia="fr-FR"/>
                </w:rPr>
                <w:t>64</w:t>
              </w:r>
            </w:ins>
          </w:p>
        </w:tc>
        <w:tc>
          <w:tcPr>
            <w:tcW w:w="1069" w:type="dxa"/>
            <w:vAlign w:val="center"/>
            <w:tcPrChange w:id="1311" w:author="JK " w:date="2024-01-22T16:13:00Z">
              <w:tcPr>
                <w:tcW w:w="1069" w:type="dxa"/>
                <w:vAlign w:val="center"/>
              </w:tcPr>
            </w:tcPrChange>
          </w:tcPr>
          <w:p w14:paraId="7FD3E2F4" w14:textId="77777777" w:rsidR="00C83509" w:rsidRPr="00C74C6F" w:rsidRDefault="00C83509" w:rsidP="00402A1F">
            <w:pPr>
              <w:pStyle w:val="TAC"/>
              <w:rPr>
                <w:ins w:id="1312" w:author="JK " w:date="2024-01-22T16:07:00Z"/>
                <w:sz w:val="11"/>
              </w:rPr>
            </w:pPr>
            <w:ins w:id="1313" w:author="JK " w:date="2024-01-22T16:13:00Z">
              <w:r>
                <w:rPr>
                  <w:sz w:val="16"/>
                  <w:szCs w:val="16"/>
                  <w:lang w:val="fr-FR" w:eastAsia="fr-FR"/>
                </w:rPr>
                <w:t>132</w:t>
              </w:r>
            </w:ins>
          </w:p>
        </w:tc>
        <w:tc>
          <w:tcPr>
            <w:tcW w:w="1069" w:type="dxa"/>
            <w:vAlign w:val="center"/>
            <w:tcPrChange w:id="1314" w:author="JK " w:date="2024-01-22T16:13:00Z">
              <w:tcPr>
                <w:tcW w:w="1069" w:type="dxa"/>
                <w:vAlign w:val="center"/>
              </w:tcPr>
            </w:tcPrChange>
          </w:tcPr>
          <w:p w14:paraId="7EB6B4E1" w14:textId="77777777" w:rsidR="00C83509" w:rsidRPr="00C74C6F" w:rsidRDefault="00C83509" w:rsidP="00402A1F">
            <w:pPr>
              <w:pStyle w:val="TAC"/>
              <w:rPr>
                <w:ins w:id="1315" w:author="JK " w:date="2024-01-22T16:07:00Z"/>
                <w:sz w:val="11"/>
              </w:rPr>
            </w:pPr>
            <w:ins w:id="1316" w:author="JK " w:date="2024-01-22T16:13:00Z">
              <w:r w:rsidRPr="00FB7BEC">
                <w:rPr>
                  <w:rFonts w:hint="eastAsia"/>
                  <w:sz w:val="16"/>
                  <w:szCs w:val="16"/>
                  <w:lang w:val="fr-FR" w:eastAsia="fr-FR"/>
                </w:rPr>
                <w:t>2</w:t>
              </w:r>
              <w:r w:rsidRPr="00FB7BEC">
                <w:rPr>
                  <w:sz w:val="16"/>
                  <w:szCs w:val="16"/>
                  <w:lang w:val="fr-FR" w:eastAsia="fr-FR"/>
                </w:rPr>
                <w:t>64</w:t>
              </w:r>
            </w:ins>
          </w:p>
        </w:tc>
      </w:tr>
      <w:tr w:rsidR="00C83509" w14:paraId="2F5476E3" w14:textId="77777777" w:rsidTr="00402A1F">
        <w:trPr>
          <w:ins w:id="1317" w:author="JK " w:date="2024-01-22T16:07:00Z"/>
        </w:trPr>
        <w:tc>
          <w:tcPr>
            <w:tcW w:w="2403" w:type="dxa"/>
            <w:gridSpan w:val="2"/>
            <w:vAlign w:val="center"/>
          </w:tcPr>
          <w:p w14:paraId="176875C4" w14:textId="77777777" w:rsidR="00C83509" w:rsidRDefault="00C83509" w:rsidP="00402A1F">
            <w:pPr>
              <w:pStyle w:val="TAL"/>
              <w:rPr>
                <w:ins w:id="1318" w:author="JK " w:date="2024-01-22T16:07:00Z"/>
              </w:rPr>
            </w:pPr>
            <w:ins w:id="1319" w:author="JK " w:date="2024-01-22T16:07:00Z">
              <w:r>
                <w:t xml:space="preserve">Satellite </w:t>
              </w:r>
              <w:proofErr w:type="spellStart"/>
              <w:r>
                <w:t>Tx</w:t>
              </w:r>
              <w:proofErr w:type="spellEnd"/>
              <w:r>
                <w:t xml:space="preserve"> max Gain</w:t>
              </w:r>
            </w:ins>
          </w:p>
        </w:tc>
        <w:tc>
          <w:tcPr>
            <w:tcW w:w="818" w:type="dxa"/>
            <w:vMerge/>
            <w:vAlign w:val="center"/>
          </w:tcPr>
          <w:p w14:paraId="1D7A96C1" w14:textId="77777777" w:rsidR="00C83509" w:rsidRDefault="00C83509" w:rsidP="00402A1F">
            <w:pPr>
              <w:pStyle w:val="TAC"/>
              <w:rPr>
                <w:ins w:id="1320" w:author="JK " w:date="2024-01-22T16:07:00Z"/>
              </w:rPr>
            </w:pPr>
          </w:p>
        </w:tc>
        <w:tc>
          <w:tcPr>
            <w:tcW w:w="2137" w:type="dxa"/>
            <w:gridSpan w:val="2"/>
            <w:vAlign w:val="center"/>
          </w:tcPr>
          <w:p w14:paraId="02F62696" w14:textId="77777777" w:rsidR="00C83509" w:rsidRDefault="00C83509" w:rsidP="00402A1F">
            <w:pPr>
              <w:pStyle w:val="TAC"/>
              <w:rPr>
                <w:ins w:id="1321" w:author="JK " w:date="2024-01-22T16:07:00Z"/>
              </w:rPr>
            </w:pPr>
            <w:ins w:id="1322" w:author="JK " w:date="2024-01-22T16:13:00Z">
              <w:r>
                <w:t xml:space="preserve">58.5 </w:t>
              </w:r>
              <w:proofErr w:type="spellStart"/>
              <w:r>
                <w:t>dBi</w:t>
              </w:r>
            </w:ins>
            <w:proofErr w:type="spellEnd"/>
          </w:p>
        </w:tc>
        <w:tc>
          <w:tcPr>
            <w:tcW w:w="2137" w:type="dxa"/>
            <w:gridSpan w:val="2"/>
            <w:vAlign w:val="center"/>
          </w:tcPr>
          <w:p w14:paraId="3832EC02" w14:textId="77777777" w:rsidR="00C83509" w:rsidRDefault="00C83509" w:rsidP="00402A1F">
            <w:pPr>
              <w:pStyle w:val="TAC"/>
              <w:rPr>
                <w:ins w:id="1323" w:author="JK " w:date="2024-01-22T16:07:00Z"/>
              </w:rPr>
            </w:pPr>
            <w:ins w:id="1324" w:author="JK " w:date="2024-01-22T16:13:00Z">
              <w:r>
                <w:t xml:space="preserve">38.5 </w:t>
              </w:r>
              <w:proofErr w:type="spellStart"/>
              <w:r>
                <w:t>dBi</w:t>
              </w:r>
            </w:ins>
            <w:proofErr w:type="spellEnd"/>
          </w:p>
        </w:tc>
        <w:tc>
          <w:tcPr>
            <w:tcW w:w="2138" w:type="dxa"/>
            <w:gridSpan w:val="2"/>
            <w:vAlign w:val="center"/>
          </w:tcPr>
          <w:p w14:paraId="1494E651" w14:textId="77777777" w:rsidR="00C83509" w:rsidRDefault="00C83509" w:rsidP="00402A1F">
            <w:pPr>
              <w:pStyle w:val="TAC"/>
              <w:rPr>
                <w:ins w:id="1325" w:author="JK " w:date="2024-01-22T16:07:00Z"/>
              </w:rPr>
            </w:pPr>
            <w:ins w:id="1326" w:author="JK " w:date="2024-01-22T16:13:00Z">
              <w:r>
                <w:rPr>
                  <w:rFonts w:hint="eastAsia"/>
                </w:rPr>
                <w:t>3</w:t>
              </w:r>
              <w:r>
                <w:t>8.5</w:t>
              </w:r>
              <w:r>
                <w:rPr>
                  <w:rFonts w:hint="eastAsia"/>
                </w:rPr>
                <w:t xml:space="preserve"> </w:t>
              </w:r>
              <w:proofErr w:type="spellStart"/>
              <w:r>
                <w:rPr>
                  <w:rFonts w:hint="eastAsia"/>
                </w:rPr>
                <w:t>dBi</w:t>
              </w:r>
            </w:ins>
            <w:proofErr w:type="spellEnd"/>
          </w:p>
        </w:tc>
      </w:tr>
      <w:tr w:rsidR="00C83509" w14:paraId="4083B7E0" w14:textId="77777777" w:rsidTr="00402A1F">
        <w:tblPrEx>
          <w:tblW w:w="5002" w:type="pct"/>
          <w:tblLayout w:type="fixed"/>
          <w:tblPrExChange w:id="1327" w:author="JK " w:date="2024-01-22T16:08:00Z">
            <w:tblPrEx>
              <w:tblW w:w="5002" w:type="pct"/>
              <w:tblLayout w:type="fixed"/>
            </w:tblPrEx>
          </w:tblPrExChange>
        </w:tblPrEx>
        <w:trPr>
          <w:ins w:id="1328" w:author="JK " w:date="2024-01-22T16:07:00Z"/>
        </w:trPr>
        <w:tc>
          <w:tcPr>
            <w:tcW w:w="2403" w:type="dxa"/>
            <w:gridSpan w:val="2"/>
            <w:vAlign w:val="center"/>
            <w:tcPrChange w:id="1329" w:author="JK " w:date="2024-01-22T16:08:00Z">
              <w:tcPr>
                <w:tcW w:w="2405" w:type="dxa"/>
                <w:gridSpan w:val="2"/>
                <w:vAlign w:val="center"/>
              </w:tcPr>
            </w:tcPrChange>
          </w:tcPr>
          <w:p w14:paraId="5661A48D" w14:textId="77777777" w:rsidR="00C83509" w:rsidRDefault="00C83509" w:rsidP="00402A1F">
            <w:pPr>
              <w:pStyle w:val="TAL"/>
              <w:rPr>
                <w:ins w:id="1330" w:author="JK " w:date="2024-01-22T16:07:00Z"/>
              </w:rPr>
            </w:pPr>
            <w:ins w:id="1331" w:author="JK " w:date="2024-01-22T16:07:00Z">
              <w:r>
                <w:t xml:space="preserve">3dB </w:t>
              </w:r>
              <w:proofErr w:type="spellStart"/>
              <w:r>
                <w:t>beamwidth</w:t>
              </w:r>
              <w:proofErr w:type="spellEnd"/>
              <w:r>
                <w:t xml:space="preserve"> or HPBW (Half-Power </w:t>
              </w:r>
              <w:proofErr w:type="spellStart"/>
              <w:r>
                <w:t>BandWidth</w:t>
              </w:r>
              <w:proofErr w:type="spellEnd"/>
              <w:r>
                <w:t>) of main central beam</w:t>
              </w:r>
            </w:ins>
          </w:p>
        </w:tc>
        <w:tc>
          <w:tcPr>
            <w:tcW w:w="818" w:type="dxa"/>
            <w:vMerge/>
            <w:vAlign w:val="center"/>
            <w:tcPrChange w:id="1332" w:author="JK " w:date="2024-01-22T16:08:00Z">
              <w:tcPr>
                <w:tcW w:w="818" w:type="dxa"/>
                <w:vMerge/>
                <w:vAlign w:val="center"/>
              </w:tcPr>
            </w:tcPrChange>
          </w:tcPr>
          <w:p w14:paraId="7AF29700" w14:textId="77777777" w:rsidR="00C83509" w:rsidRDefault="00C83509" w:rsidP="00402A1F">
            <w:pPr>
              <w:pStyle w:val="TAC"/>
              <w:rPr>
                <w:ins w:id="1333" w:author="JK " w:date="2024-01-22T16:07:00Z"/>
              </w:rPr>
            </w:pPr>
          </w:p>
        </w:tc>
        <w:tc>
          <w:tcPr>
            <w:tcW w:w="2137" w:type="dxa"/>
            <w:gridSpan w:val="2"/>
            <w:vAlign w:val="center"/>
            <w:tcPrChange w:id="1334" w:author="JK " w:date="2024-01-22T16:08:00Z">
              <w:tcPr>
                <w:tcW w:w="2137" w:type="dxa"/>
                <w:gridSpan w:val="2"/>
                <w:vAlign w:val="center"/>
              </w:tcPr>
            </w:tcPrChange>
          </w:tcPr>
          <w:p w14:paraId="4797DCC7" w14:textId="77777777" w:rsidR="00C83509" w:rsidRDefault="00C83509" w:rsidP="00402A1F">
            <w:pPr>
              <w:pStyle w:val="TAC"/>
              <w:rPr>
                <w:ins w:id="1335" w:author="JK " w:date="2024-01-22T16:07:00Z"/>
              </w:rPr>
            </w:pPr>
            <w:ins w:id="1336" w:author="JK " w:date="2024-01-22T16:08:00Z">
              <w:r w:rsidRPr="00823BC5">
                <w:t xml:space="preserve">0.1765 </w:t>
              </w:r>
              <w:proofErr w:type="spellStart"/>
              <w:r w:rsidRPr="00823BC5">
                <w:t>deg</w:t>
              </w:r>
            </w:ins>
            <w:proofErr w:type="spellEnd"/>
          </w:p>
        </w:tc>
        <w:tc>
          <w:tcPr>
            <w:tcW w:w="2137" w:type="dxa"/>
            <w:gridSpan w:val="2"/>
            <w:vAlign w:val="center"/>
            <w:tcPrChange w:id="1337" w:author="JK " w:date="2024-01-22T16:08:00Z">
              <w:tcPr>
                <w:tcW w:w="2137" w:type="dxa"/>
                <w:gridSpan w:val="2"/>
                <w:vAlign w:val="center"/>
              </w:tcPr>
            </w:tcPrChange>
          </w:tcPr>
          <w:p w14:paraId="27FD88D9" w14:textId="77777777" w:rsidR="00C83509" w:rsidRDefault="00C83509" w:rsidP="00402A1F">
            <w:pPr>
              <w:pStyle w:val="TAC"/>
              <w:rPr>
                <w:ins w:id="1338" w:author="JK " w:date="2024-01-22T16:07:00Z"/>
              </w:rPr>
            </w:pPr>
            <w:ins w:id="1339" w:author="JK " w:date="2024-01-22T16:08:00Z">
              <w:r w:rsidRPr="00823BC5">
                <w:t xml:space="preserve">1.7647 </w:t>
              </w:r>
              <w:proofErr w:type="spellStart"/>
              <w:r w:rsidRPr="00823BC5">
                <w:t>deg</w:t>
              </w:r>
            </w:ins>
            <w:proofErr w:type="spellEnd"/>
          </w:p>
        </w:tc>
        <w:tc>
          <w:tcPr>
            <w:tcW w:w="2138" w:type="dxa"/>
            <w:gridSpan w:val="2"/>
            <w:vAlign w:val="center"/>
            <w:tcPrChange w:id="1340" w:author="JK " w:date="2024-01-22T16:08:00Z">
              <w:tcPr>
                <w:tcW w:w="2138" w:type="dxa"/>
                <w:gridSpan w:val="2"/>
                <w:vAlign w:val="center"/>
              </w:tcPr>
            </w:tcPrChange>
          </w:tcPr>
          <w:p w14:paraId="4477BC68" w14:textId="77777777" w:rsidR="00C83509" w:rsidRDefault="00C83509" w:rsidP="00402A1F">
            <w:pPr>
              <w:pStyle w:val="TAC"/>
              <w:rPr>
                <w:ins w:id="1341" w:author="JK " w:date="2024-01-22T16:07:00Z"/>
              </w:rPr>
            </w:pPr>
            <w:ins w:id="1342" w:author="JK " w:date="2024-01-22T16:08:00Z">
              <w:r w:rsidRPr="00823BC5">
                <w:t xml:space="preserve">1.7647 </w:t>
              </w:r>
              <w:proofErr w:type="spellStart"/>
              <w:r w:rsidRPr="00823BC5">
                <w:t>deg</w:t>
              </w:r>
            </w:ins>
            <w:proofErr w:type="spellEnd"/>
          </w:p>
        </w:tc>
      </w:tr>
      <w:tr w:rsidR="00C83509" w14:paraId="24B1E2EC" w14:textId="77777777" w:rsidTr="00402A1F">
        <w:tblPrEx>
          <w:tblW w:w="5002" w:type="pct"/>
          <w:tblLayout w:type="fixed"/>
          <w:tblPrExChange w:id="1343" w:author="JK " w:date="2024-01-22T16:08:00Z">
            <w:tblPrEx>
              <w:tblW w:w="5002" w:type="pct"/>
              <w:tblLayout w:type="fixed"/>
            </w:tblPrEx>
          </w:tblPrExChange>
        </w:tblPrEx>
        <w:trPr>
          <w:ins w:id="1344" w:author="JK " w:date="2024-01-22T16:07:00Z"/>
        </w:trPr>
        <w:tc>
          <w:tcPr>
            <w:tcW w:w="2403" w:type="dxa"/>
            <w:gridSpan w:val="2"/>
            <w:vAlign w:val="center"/>
            <w:tcPrChange w:id="1345" w:author="JK " w:date="2024-01-22T16:08:00Z">
              <w:tcPr>
                <w:tcW w:w="2405" w:type="dxa"/>
                <w:gridSpan w:val="2"/>
                <w:vAlign w:val="center"/>
              </w:tcPr>
            </w:tcPrChange>
          </w:tcPr>
          <w:p w14:paraId="1831DAE7" w14:textId="77777777" w:rsidR="00C83509" w:rsidRDefault="00C83509" w:rsidP="00402A1F">
            <w:pPr>
              <w:pStyle w:val="TAL"/>
              <w:rPr>
                <w:ins w:id="1346" w:author="JK " w:date="2024-01-22T16:07:00Z"/>
              </w:rPr>
            </w:pPr>
            <w:ins w:id="1347" w:author="JK " w:date="2024-01-22T16:07:00Z">
              <w:r>
                <w:t>ABS (Adjacent Beam Spacing) of adjacent beams from the central beam</w:t>
              </w:r>
            </w:ins>
          </w:p>
        </w:tc>
        <w:tc>
          <w:tcPr>
            <w:tcW w:w="818" w:type="dxa"/>
            <w:vMerge/>
            <w:vAlign w:val="center"/>
            <w:tcPrChange w:id="1348" w:author="JK " w:date="2024-01-22T16:08:00Z">
              <w:tcPr>
                <w:tcW w:w="818" w:type="dxa"/>
                <w:vMerge/>
                <w:vAlign w:val="center"/>
              </w:tcPr>
            </w:tcPrChange>
          </w:tcPr>
          <w:p w14:paraId="4BA7912E" w14:textId="77777777" w:rsidR="00C83509" w:rsidRDefault="00C83509" w:rsidP="00402A1F">
            <w:pPr>
              <w:pStyle w:val="TAC"/>
              <w:rPr>
                <w:ins w:id="1349" w:author="JK " w:date="2024-01-22T16:07:00Z"/>
              </w:rPr>
            </w:pPr>
          </w:p>
        </w:tc>
        <w:tc>
          <w:tcPr>
            <w:tcW w:w="2137" w:type="dxa"/>
            <w:gridSpan w:val="2"/>
            <w:vAlign w:val="center"/>
            <w:tcPrChange w:id="1350" w:author="JK " w:date="2024-01-22T16:08:00Z">
              <w:tcPr>
                <w:tcW w:w="2137" w:type="dxa"/>
                <w:gridSpan w:val="2"/>
                <w:vAlign w:val="center"/>
              </w:tcPr>
            </w:tcPrChange>
          </w:tcPr>
          <w:p w14:paraId="76797390" w14:textId="77777777" w:rsidR="00C83509" w:rsidRDefault="00C83509" w:rsidP="00402A1F">
            <w:pPr>
              <w:pStyle w:val="TAC"/>
              <w:rPr>
                <w:ins w:id="1351" w:author="JK " w:date="2024-01-22T16:07:00Z"/>
              </w:rPr>
            </w:pPr>
            <w:ins w:id="1352" w:author="JK " w:date="2024-01-22T16:08:00Z">
              <w:r w:rsidRPr="00823BC5">
                <w:t>Note 1</w:t>
              </w:r>
            </w:ins>
          </w:p>
        </w:tc>
        <w:tc>
          <w:tcPr>
            <w:tcW w:w="2137" w:type="dxa"/>
            <w:gridSpan w:val="2"/>
            <w:vAlign w:val="center"/>
            <w:tcPrChange w:id="1353" w:author="JK " w:date="2024-01-22T16:08:00Z">
              <w:tcPr>
                <w:tcW w:w="2137" w:type="dxa"/>
                <w:gridSpan w:val="2"/>
                <w:vAlign w:val="center"/>
              </w:tcPr>
            </w:tcPrChange>
          </w:tcPr>
          <w:p w14:paraId="2C53640F" w14:textId="77777777" w:rsidR="00C83509" w:rsidRDefault="00C83509" w:rsidP="00402A1F">
            <w:pPr>
              <w:pStyle w:val="TAC"/>
              <w:rPr>
                <w:ins w:id="1354" w:author="JK " w:date="2024-01-22T16:07:00Z"/>
              </w:rPr>
            </w:pPr>
            <w:ins w:id="1355" w:author="JK " w:date="2024-01-22T16:08:00Z">
              <w:r w:rsidRPr="00823BC5">
                <w:t>Note 1</w:t>
              </w:r>
            </w:ins>
          </w:p>
        </w:tc>
        <w:tc>
          <w:tcPr>
            <w:tcW w:w="2138" w:type="dxa"/>
            <w:gridSpan w:val="2"/>
            <w:vAlign w:val="center"/>
            <w:tcPrChange w:id="1356" w:author="JK " w:date="2024-01-22T16:08:00Z">
              <w:tcPr>
                <w:tcW w:w="2138" w:type="dxa"/>
                <w:gridSpan w:val="2"/>
                <w:vAlign w:val="center"/>
              </w:tcPr>
            </w:tcPrChange>
          </w:tcPr>
          <w:p w14:paraId="163259F6" w14:textId="77777777" w:rsidR="00C83509" w:rsidRDefault="00C83509" w:rsidP="00402A1F">
            <w:pPr>
              <w:pStyle w:val="TAC"/>
              <w:rPr>
                <w:ins w:id="1357" w:author="JK " w:date="2024-01-22T16:07:00Z"/>
              </w:rPr>
            </w:pPr>
            <w:ins w:id="1358" w:author="JK " w:date="2024-01-22T16:08:00Z">
              <w:r w:rsidRPr="00823BC5">
                <w:t>Note 1</w:t>
              </w:r>
            </w:ins>
          </w:p>
        </w:tc>
      </w:tr>
      <w:tr w:rsidR="00C83509" w14:paraId="1500B452" w14:textId="77777777" w:rsidTr="00402A1F">
        <w:trPr>
          <w:ins w:id="1359" w:author="JK " w:date="2024-01-22T16:07:00Z"/>
        </w:trPr>
        <w:tc>
          <w:tcPr>
            <w:tcW w:w="2403" w:type="dxa"/>
            <w:gridSpan w:val="2"/>
            <w:vAlign w:val="center"/>
          </w:tcPr>
          <w:p w14:paraId="575B462F" w14:textId="77777777" w:rsidR="00C83509" w:rsidRDefault="00C83509" w:rsidP="00402A1F">
            <w:pPr>
              <w:pStyle w:val="TAL"/>
              <w:rPr>
                <w:ins w:id="1360" w:author="JK " w:date="2024-01-22T16:07:00Z"/>
              </w:rPr>
            </w:pPr>
            <w:ins w:id="1361" w:author="JK " w:date="2024-01-22T16:07:00Z">
              <w:r>
                <w:t>Satellite beam diameter</w:t>
              </w:r>
            </w:ins>
          </w:p>
        </w:tc>
        <w:tc>
          <w:tcPr>
            <w:tcW w:w="818" w:type="dxa"/>
            <w:vMerge/>
            <w:vAlign w:val="center"/>
          </w:tcPr>
          <w:p w14:paraId="63A059BB" w14:textId="77777777" w:rsidR="00C83509" w:rsidRDefault="00C83509" w:rsidP="00402A1F">
            <w:pPr>
              <w:pStyle w:val="TAC"/>
              <w:rPr>
                <w:ins w:id="1362" w:author="JK " w:date="2024-01-22T16:07:00Z"/>
              </w:rPr>
            </w:pPr>
          </w:p>
        </w:tc>
        <w:tc>
          <w:tcPr>
            <w:tcW w:w="2137" w:type="dxa"/>
            <w:gridSpan w:val="2"/>
            <w:vAlign w:val="center"/>
          </w:tcPr>
          <w:p w14:paraId="199F40EA" w14:textId="77777777" w:rsidR="00C83509" w:rsidRDefault="00C83509" w:rsidP="00402A1F">
            <w:pPr>
              <w:pStyle w:val="TAC"/>
              <w:rPr>
                <w:ins w:id="1363" w:author="JK " w:date="2024-01-22T16:07:00Z"/>
              </w:rPr>
            </w:pPr>
            <w:ins w:id="1364" w:author="JK " w:date="2024-01-22T16:08:00Z">
              <w:r>
                <w:t>11</w:t>
              </w:r>
            </w:ins>
            <w:ins w:id="1365" w:author="JK " w:date="2024-01-22T16:07:00Z">
              <w:r>
                <w:t>0 km</w:t>
              </w:r>
            </w:ins>
          </w:p>
        </w:tc>
        <w:tc>
          <w:tcPr>
            <w:tcW w:w="2137" w:type="dxa"/>
            <w:gridSpan w:val="2"/>
            <w:vAlign w:val="center"/>
          </w:tcPr>
          <w:p w14:paraId="0D8A0CA7" w14:textId="77777777" w:rsidR="00C83509" w:rsidRDefault="00C83509" w:rsidP="00402A1F">
            <w:pPr>
              <w:pStyle w:val="TAC"/>
              <w:rPr>
                <w:ins w:id="1366" w:author="JK " w:date="2024-01-22T16:07:00Z"/>
              </w:rPr>
            </w:pPr>
            <w:ins w:id="1367" w:author="JK " w:date="2024-01-22T16:08:00Z">
              <w:r>
                <w:t>4</w:t>
              </w:r>
            </w:ins>
            <w:ins w:id="1368" w:author="JK " w:date="2024-01-22T16:07:00Z">
              <w:r>
                <w:t>0 km</w:t>
              </w:r>
            </w:ins>
          </w:p>
        </w:tc>
        <w:tc>
          <w:tcPr>
            <w:tcW w:w="2138" w:type="dxa"/>
            <w:gridSpan w:val="2"/>
            <w:vAlign w:val="center"/>
          </w:tcPr>
          <w:p w14:paraId="04142CA0" w14:textId="77777777" w:rsidR="00C83509" w:rsidRDefault="00C83509" w:rsidP="00402A1F">
            <w:pPr>
              <w:pStyle w:val="TAC"/>
              <w:rPr>
                <w:ins w:id="1369" w:author="JK " w:date="2024-01-22T16:07:00Z"/>
              </w:rPr>
            </w:pPr>
            <w:ins w:id="1370" w:author="JK " w:date="2024-01-22T16:09:00Z">
              <w:r>
                <w:t>2</w:t>
              </w:r>
            </w:ins>
            <w:ins w:id="1371" w:author="JK " w:date="2024-01-22T16:07:00Z">
              <w:r>
                <w:rPr>
                  <w:rFonts w:hint="eastAsia"/>
                </w:rPr>
                <w:t xml:space="preserve">0 </w:t>
              </w:r>
              <w:r>
                <w:t>k</w:t>
              </w:r>
              <w:r>
                <w:rPr>
                  <w:rFonts w:hint="eastAsia"/>
                </w:rPr>
                <w:t>m</w:t>
              </w:r>
            </w:ins>
          </w:p>
        </w:tc>
      </w:tr>
      <w:tr w:rsidR="00C83509" w14:paraId="75CB8F26" w14:textId="77777777" w:rsidTr="00402A1F">
        <w:trPr>
          <w:ins w:id="1372" w:author="JK " w:date="2024-01-22T16:07:00Z"/>
        </w:trPr>
        <w:tc>
          <w:tcPr>
            <w:tcW w:w="9633" w:type="dxa"/>
            <w:gridSpan w:val="9"/>
            <w:vAlign w:val="center"/>
          </w:tcPr>
          <w:p w14:paraId="5712581F" w14:textId="77777777" w:rsidR="00C83509" w:rsidRDefault="00C83509" w:rsidP="00402A1F">
            <w:pPr>
              <w:pStyle w:val="TAC"/>
              <w:rPr>
                <w:ins w:id="1373" w:author="JK " w:date="2024-01-22T16:07:00Z"/>
                <w:rFonts w:eastAsia="等线"/>
                <w:szCs w:val="15"/>
              </w:rPr>
            </w:pPr>
            <w:ins w:id="1374" w:author="JK " w:date="2024-01-22T16:07:00Z">
              <w:r>
                <w:rPr>
                  <w:rFonts w:eastAsia="等线"/>
                  <w:szCs w:val="15"/>
                </w:rPr>
                <w:t>Pa</w:t>
              </w:r>
              <w:r w:rsidRPr="00C74C6F">
                <w:rPr>
                  <w:rFonts w:eastAsiaTheme="minorEastAsia"/>
                </w:rPr>
                <w:t>yload characteristics for UL transmissions</w:t>
              </w:r>
            </w:ins>
          </w:p>
        </w:tc>
      </w:tr>
      <w:tr w:rsidR="00C83509" w14:paraId="719E92BB" w14:textId="77777777" w:rsidTr="00402A1F">
        <w:trPr>
          <w:ins w:id="1375" w:author="JK " w:date="2024-01-22T16:07:00Z"/>
        </w:trPr>
        <w:tc>
          <w:tcPr>
            <w:tcW w:w="2403" w:type="dxa"/>
            <w:gridSpan w:val="2"/>
            <w:vAlign w:val="center"/>
          </w:tcPr>
          <w:p w14:paraId="1D3FA89B" w14:textId="77777777" w:rsidR="00C83509" w:rsidRDefault="00C83509" w:rsidP="00402A1F">
            <w:pPr>
              <w:pStyle w:val="TAL"/>
              <w:rPr>
                <w:ins w:id="1376" w:author="JK " w:date="2024-01-22T16:07:00Z"/>
              </w:rPr>
            </w:pPr>
            <w:ins w:id="1377" w:author="JK " w:date="2024-01-22T16:07:00Z">
              <w:r>
                <w:t>Satellite Rx max Gain</w:t>
              </w:r>
            </w:ins>
          </w:p>
        </w:tc>
        <w:tc>
          <w:tcPr>
            <w:tcW w:w="818" w:type="dxa"/>
            <w:vAlign w:val="center"/>
          </w:tcPr>
          <w:p w14:paraId="2E340944" w14:textId="77777777" w:rsidR="00C83509" w:rsidRPr="0086755C" w:rsidRDefault="00C83509" w:rsidP="00402A1F">
            <w:pPr>
              <w:pStyle w:val="TAC"/>
              <w:rPr>
                <w:ins w:id="1378" w:author="JK " w:date="2024-01-22T16:07:00Z"/>
                <w:rFonts w:eastAsiaTheme="minorEastAsia"/>
                <w:lang w:eastAsia="zh-CN"/>
                <w:rPrChange w:id="1379" w:author="JK " w:date="2024-01-22T16:09:00Z">
                  <w:rPr>
                    <w:ins w:id="1380" w:author="JK " w:date="2024-01-22T16:07:00Z"/>
                  </w:rPr>
                </w:rPrChange>
              </w:rPr>
            </w:pPr>
            <w:ins w:id="1381" w:author="JK " w:date="2024-01-22T16:09:00Z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7GHz</w:t>
              </w:r>
            </w:ins>
          </w:p>
        </w:tc>
        <w:tc>
          <w:tcPr>
            <w:tcW w:w="2137" w:type="dxa"/>
            <w:gridSpan w:val="2"/>
            <w:vAlign w:val="center"/>
          </w:tcPr>
          <w:p w14:paraId="1D545012" w14:textId="77777777" w:rsidR="00C83509" w:rsidRDefault="00C83509" w:rsidP="00402A1F">
            <w:pPr>
              <w:pStyle w:val="TAC"/>
              <w:rPr>
                <w:ins w:id="1382" w:author="JK " w:date="2024-01-22T16:07:00Z"/>
              </w:rPr>
            </w:pPr>
            <w:ins w:id="1383" w:author="JK " w:date="2024-01-22T16:07:00Z">
              <w:r>
                <w:t>5</w:t>
              </w:r>
            </w:ins>
            <w:ins w:id="1384" w:author="JK " w:date="2024-01-22T16:09:00Z">
              <w:r>
                <w:t>8.5</w:t>
              </w:r>
            </w:ins>
            <w:ins w:id="1385" w:author="JK " w:date="2024-01-22T16:07:00Z">
              <w:r>
                <w:t xml:space="preserve"> </w:t>
              </w:r>
              <w:proofErr w:type="spellStart"/>
              <w:r>
                <w:t>dBi</w:t>
              </w:r>
              <w:proofErr w:type="spellEnd"/>
            </w:ins>
          </w:p>
        </w:tc>
        <w:tc>
          <w:tcPr>
            <w:tcW w:w="2137" w:type="dxa"/>
            <w:gridSpan w:val="2"/>
            <w:vAlign w:val="center"/>
          </w:tcPr>
          <w:p w14:paraId="46907843" w14:textId="77777777" w:rsidR="00C83509" w:rsidRDefault="00C83509" w:rsidP="00402A1F">
            <w:pPr>
              <w:pStyle w:val="TAC"/>
              <w:rPr>
                <w:ins w:id="1386" w:author="JK " w:date="2024-01-22T16:07:00Z"/>
              </w:rPr>
            </w:pPr>
            <w:ins w:id="1387" w:author="JK " w:date="2024-01-22T16:07:00Z">
              <w:r>
                <w:t>3</w:t>
              </w:r>
            </w:ins>
            <w:ins w:id="1388" w:author="JK " w:date="2024-01-22T16:09:00Z">
              <w:r>
                <w:t>8.5</w:t>
              </w:r>
            </w:ins>
            <w:ins w:id="1389" w:author="JK " w:date="2024-01-22T16:07:00Z">
              <w:r>
                <w:t xml:space="preserve"> </w:t>
              </w:r>
              <w:proofErr w:type="spellStart"/>
              <w:r>
                <w:t>dBi</w:t>
              </w:r>
              <w:proofErr w:type="spellEnd"/>
            </w:ins>
          </w:p>
        </w:tc>
        <w:tc>
          <w:tcPr>
            <w:tcW w:w="2138" w:type="dxa"/>
            <w:gridSpan w:val="2"/>
            <w:vAlign w:val="center"/>
          </w:tcPr>
          <w:p w14:paraId="2F62853F" w14:textId="77777777" w:rsidR="00C83509" w:rsidRDefault="00C83509" w:rsidP="00402A1F">
            <w:pPr>
              <w:pStyle w:val="TAC"/>
              <w:rPr>
                <w:ins w:id="1390" w:author="JK " w:date="2024-01-22T16:07:00Z"/>
              </w:rPr>
            </w:pPr>
            <w:ins w:id="1391" w:author="JK " w:date="2024-01-22T16:07:00Z">
              <w:r>
                <w:rPr>
                  <w:rFonts w:hint="eastAsia"/>
                </w:rPr>
                <w:t>3</w:t>
              </w:r>
            </w:ins>
            <w:ins w:id="1392" w:author="JK " w:date="2024-01-22T16:09:00Z">
              <w:r>
                <w:t>8.5</w:t>
              </w:r>
            </w:ins>
            <w:ins w:id="1393" w:author="JK " w:date="2024-01-22T16:07:00Z">
              <w:r>
                <w:rPr>
                  <w:rFonts w:hint="eastAsia"/>
                </w:rPr>
                <w:t xml:space="preserve"> </w:t>
              </w:r>
              <w:proofErr w:type="spellStart"/>
              <w:r>
                <w:rPr>
                  <w:rFonts w:hint="eastAsia"/>
                </w:rPr>
                <w:t>dBi</w:t>
              </w:r>
              <w:proofErr w:type="spellEnd"/>
            </w:ins>
          </w:p>
        </w:tc>
      </w:tr>
      <w:tr w:rsidR="00C83509" w14:paraId="38E406EC" w14:textId="77777777" w:rsidTr="00402A1F">
        <w:trPr>
          <w:ins w:id="1394" w:author="JK " w:date="2024-01-22T16:14:00Z"/>
        </w:trPr>
        <w:tc>
          <w:tcPr>
            <w:tcW w:w="9633" w:type="dxa"/>
            <w:gridSpan w:val="9"/>
            <w:vAlign w:val="center"/>
          </w:tcPr>
          <w:p w14:paraId="6B700FC2" w14:textId="77777777" w:rsidR="00C83509" w:rsidRDefault="00C83509">
            <w:pPr>
              <w:keepNext/>
              <w:keepLines/>
              <w:spacing w:after="0"/>
              <w:ind w:left="851" w:hanging="851"/>
              <w:rPr>
                <w:ins w:id="1395" w:author="JK " w:date="2024-01-22T16:15:00Z"/>
                <w:rFonts w:eastAsiaTheme="minorEastAsia"/>
                <w:lang w:eastAsia="zh-CN"/>
              </w:rPr>
              <w:pPrChange w:id="1396" w:author="JK " w:date="2024-01-22T16:15:00Z">
                <w:pPr>
                  <w:pStyle w:val="TAC"/>
                </w:pPr>
              </w:pPrChange>
            </w:pPr>
            <w:ins w:id="1397" w:author="JK " w:date="2024-01-22T16:14:00Z">
              <w:r w:rsidRPr="0086755C">
                <w:rPr>
                  <w:rFonts w:ascii="Arial" w:eastAsiaTheme="minorEastAsia" w:hAnsi="Arial" w:hint="eastAsia"/>
                  <w:sz w:val="18"/>
                </w:rPr>
                <w:t>N</w:t>
              </w:r>
              <w:r w:rsidRPr="0086755C">
                <w:rPr>
                  <w:rFonts w:ascii="Arial" w:eastAsiaTheme="minorEastAsia" w:hAnsi="Arial"/>
                  <w:sz w:val="18"/>
                </w:rPr>
                <w:t>OTE1</w:t>
              </w:r>
              <w:r w:rsidRPr="0086755C">
                <w:rPr>
                  <w:rFonts w:ascii="Arial" w:eastAsiaTheme="minorEastAsia" w:hAnsi="Arial" w:hint="eastAsia"/>
                  <w:sz w:val="18"/>
                </w:rPr>
                <w:t>:</w:t>
              </w:r>
              <w:r w:rsidRPr="0086755C">
                <w:rPr>
                  <w:rFonts w:ascii="Arial" w:eastAsiaTheme="minorEastAsia" w:hAnsi="Arial"/>
                  <w:sz w:val="18"/>
                </w:rPr>
                <w:tab/>
                <w:t xml:space="preserve">ABS[rad] = </w:t>
              </w:r>
              <w:proofErr w:type="spellStart"/>
              <w:r w:rsidRPr="0086755C">
                <w:rPr>
                  <w:rFonts w:ascii="Arial" w:eastAsiaTheme="minorEastAsia" w:hAnsi="Arial"/>
                  <w:sz w:val="18"/>
                </w:rPr>
                <w:t>sqrt</w:t>
              </w:r>
              <w:proofErr w:type="spellEnd"/>
              <w:r w:rsidRPr="0086755C">
                <w:rPr>
                  <w:rFonts w:ascii="Arial" w:eastAsiaTheme="minorEastAsia" w:hAnsi="Arial"/>
                  <w:sz w:val="18"/>
                </w:rPr>
                <w:t xml:space="preserve">(3) x sin(HPBW[degrees]/2) or ABS[rad] = </w:t>
              </w:r>
              <w:proofErr w:type="spellStart"/>
              <w:r w:rsidRPr="0086755C">
                <w:rPr>
                  <w:rFonts w:ascii="Arial" w:eastAsiaTheme="minorEastAsia" w:hAnsi="Arial"/>
                  <w:sz w:val="18"/>
                </w:rPr>
                <w:t>sqrt</w:t>
              </w:r>
              <w:proofErr w:type="spellEnd"/>
              <w:r w:rsidRPr="0086755C">
                <w:rPr>
                  <w:rFonts w:ascii="Arial" w:eastAsiaTheme="minorEastAsia" w:hAnsi="Arial"/>
                  <w:sz w:val="18"/>
                </w:rPr>
                <w:t xml:space="preserve">(3) x </w:t>
              </w:r>
              <w:proofErr w:type="spellStart"/>
              <w:r w:rsidRPr="0086755C">
                <w:rPr>
                  <w:rFonts w:ascii="Arial" w:eastAsiaTheme="minorEastAsia" w:hAnsi="Arial"/>
                  <w:sz w:val="18"/>
                </w:rPr>
                <w:t>sinr</w:t>
              </w:r>
              <w:proofErr w:type="spellEnd"/>
              <w:r w:rsidRPr="0086755C">
                <w:rPr>
                  <w:rFonts w:ascii="Arial" w:eastAsiaTheme="minorEastAsia" w:hAnsi="Arial"/>
                  <w:sz w:val="18"/>
                </w:rPr>
                <w:t>(HPBW[rad]/2)</w:t>
              </w:r>
            </w:ins>
            <w:ins w:id="1398" w:author="JK " w:date="2024-01-22T16:1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</w:p>
          <w:p w14:paraId="4519812F" w14:textId="77777777" w:rsidR="00C83509" w:rsidRPr="004F7D36" w:rsidRDefault="00C83509" w:rsidP="00402A1F">
            <w:pPr>
              <w:pStyle w:val="af8"/>
              <w:numPr>
                <w:ilvl w:val="0"/>
                <w:numId w:val="2"/>
              </w:numPr>
              <w:snapToGrid w:val="0"/>
              <w:spacing w:after="0"/>
              <w:ind w:firstLineChars="0"/>
              <w:rPr>
                <w:ins w:id="1399" w:author="JK " w:date="2024-01-22T16:16:00Z"/>
                <w:rFonts w:ascii="Arial" w:hAnsi="Arial"/>
                <w:sz w:val="18"/>
                <w:lang w:val="en-US" w:eastAsia="zh-CN"/>
              </w:rPr>
            </w:pPr>
            <w:ins w:id="1400" w:author="JK " w:date="2024-01-22T16:16:00Z">
              <w:r w:rsidRPr="004F7D36">
                <w:rPr>
                  <w:rFonts w:ascii="Arial" w:hAnsi="Arial"/>
                  <w:sz w:val="18"/>
                  <w:lang w:val="en-US" w:eastAsia="zh-CN"/>
                </w:rPr>
                <w:t xml:space="preserve">with ABS [degree]=180/pi x ABS[rad] and </w:t>
              </w:r>
            </w:ins>
          </w:p>
          <w:p w14:paraId="7E7DBDB7" w14:textId="77777777" w:rsidR="00C83509" w:rsidRPr="00167726" w:rsidRDefault="00C83509">
            <w:pPr>
              <w:pStyle w:val="af8"/>
              <w:numPr>
                <w:ilvl w:val="0"/>
                <w:numId w:val="2"/>
              </w:numPr>
              <w:snapToGrid w:val="0"/>
              <w:ind w:firstLineChars="0"/>
              <w:rPr>
                <w:ins w:id="1401" w:author="JK " w:date="2024-01-22T16:14:00Z"/>
                <w:rFonts w:eastAsia="宋体"/>
                <w:lang w:eastAsia="en-GB"/>
                <w:rPrChange w:id="1402" w:author="JK " w:date="2024-01-22T16:16:00Z">
                  <w:rPr>
                    <w:ins w:id="1403" w:author="JK " w:date="2024-01-22T16:14:00Z"/>
                  </w:rPr>
                </w:rPrChange>
              </w:rPr>
              <w:pPrChange w:id="1404" w:author="JK " w:date="2024-01-22T16:16:00Z">
                <w:pPr>
                  <w:pStyle w:val="TAC"/>
                </w:pPr>
              </w:pPrChange>
            </w:pPr>
            <w:proofErr w:type="gramStart"/>
            <w:ins w:id="1405" w:author="JK " w:date="2024-01-22T16:16:00Z">
              <w:r w:rsidRPr="004F7D36">
                <w:rPr>
                  <w:rFonts w:ascii="Arial" w:hAnsi="Arial"/>
                  <w:sz w:val="18"/>
                  <w:lang w:val="en-US" w:eastAsia="zh-CN"/>
                </w:rPr>
                <w:t>with</w:t>
              </w:r>
              <w:proofErr w:type="gramEnd"/>
              <w:r w:rsidRPr="004F7D36">
                <w:rPr>
                  <w:rFonts w:ascii="Arial" w:hAnsi="Arial"/>
                  <w:sz w:val="18"/>
                  <w:lang w:val="en-US" w:eastAsia="zh-CN"/>
                </w:rPr>
                <w:t xml:space="preserve"> HPBW the Half-Power </w:t>
              </w:r>
              <w:proofErr w:type="spellStart"/>
              <w:r w:rsidRPr="004F7D36">
                <w:rPr>
                  <w:rFonts w:ascii="Arial" w:hAnsi="Arial"/>
                  <w:sz w:val="18"/>
                  <w:lang w:val="en-US" w:eastAsia="zh-CN"/>
                </w:rPr>
                <w:t>BandWidth</w:t>
              </w:r>
              <w:proofErr w:type="spellEnd"/>
              <w:r w:rsidRPr="004F7D36">
                <w:rPr>
                  <w:rFonts w:ascii="Arial" w:hAnsi="Arial"/>
                  <w:sz w:val="18"/>
                  <w:lang w:val="en-US" w:eastAsia="zh-CN"/>
                </w:rPr>
                <w:t xml:space="preserve"> of the main lobe from the satellite antenna pattern.</w:t>
              </w:r>
            </w:ins>
          </w:p>
        </w:tc>
      </w:tr>
    </w:tbl>
    <w:p w14:paraId="1EEA65E0" w14:textId="77777777" w:rsidR="00C83509" w:rsidRDefault="00C83509">
      <w:pPr>
        <w:overflowPunct w:val="0"/>
        <w:autoSpaceDE w:val="0"/>
        <w:autoSpaceDN w:val="0"/>
        <w:adjustRightInd w:val="0"/>
        <w:snapToGrid w:val="0"/>
        <w:textAlignment w:val="baseline"/>
        <w:rPr>
          <w:ins w:id="1406" w:author="JK " w:date="2024-01-22T16:17:00Z"/>
          <w:rFonts w:eastAsia="宋体"/>
          <w:lang w:eastAsia="en-GB"/>
        </w:rPr>
        <w:pPrChange w:id="1407" w:author="JK " w:date="2024-01-22T16:03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</w:p>
    <w:p w14:paraId="2153098F" w14:textId="77777777" w:rsidR="00C83509" w:rsidRDefault="00C83509" w:rsidP="00C83509">
      <w:pPr>
        <w:pStyle w:val="TH"/>
        <w:rPr>
          <w:ins w:id="1408" w:author="JK " w:date="2024-01-22T16:17:00Z"/>
        </w:rPr>
      </w:pPr>
      <w:ins w:id="1409" w:author="JK " w:date="2024-01-22T16:17:00Z">
        <w:r>
          <w:t>T</w:t>
        </w:r>
        <w:r>
          <w:rPr>
            <w:rFonts w:hint="eastAsia"/>
          </w:rPr>
          <w:t xml:space="preserve">able </w:t>
        </w:r>
      </w:ins>
      <w:ins w:id="1410" w:author="JK " w:date="2024-01-24T16:32:00Z">
        <w:r>
          <w:rPr>
            <w:rFonts w:hint="eastAsia"/>
          </w:rPr>
          <w:t>6a.2</w:t>
        </w:r>
      </w:ins>
      <w:ins w:id="1411" w:author="JK " w:date="2024-01-22T16:17:00Z">
        <w:r>
          <w:rPr>
            <w:rFonts w:hint="eastAsia"/>
          </w:rPr>
          <w:t>.2.1-</w:t>
        </w:r>
        <w:r>
          <w:t>3</w:t>
        </w:r>
        <w:r>
          <w:rPr>
            <w:noProof/>
          </w:rPr>
          <w:t>:</w:t>
        </w:r>
        <w:r>
          <w:t xml:space="preserve"> Other parameters for NTN satellite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3"/>
        <w:gridCol w:w="3848"/>
        <w:gridCol w:w="2548"/>
      </w:tblGrid>
      <w:tr w:rsidR="00C83509" w14:paraId="1D76FDB9" w14:textId="77777777" w:rsidTr="00402A1F">
        <w:trPr>
          <w:ins w:id="1412" w:author="JK " w:date="2024-01-22T16:17:00Z"/>
        </w:trPr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7BDC" w14:textId="77777777" w:rsidR="00C83509" w:rsidRDefault="00C83509" w:rsidP="00402A1F">
            <w:pPr>
              <w:pStyle w:val="TAH"/>
              <w:rPr>
                <w:ins w:id="1413" w:author="JK " w:date="2024-01-22T16:17:00Z"/>
              </w:rPr>
            </w:pPr>
            <w:ins w:id="1414" w:author="JK " w:date="2024-01-22T16:17:00Z">
              <w:r>
                <w:t>Parameters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5048" w14:textId="77777777" w:rsidR="00C83509" w:rsidRDefault="00C83509" w:rsidP="00402A1F">
            <w:pPr>
              <w:pStyle w:val="TAH"/>
              <w:rPr>
                <w:ins w:id="1415" w:author="JK " w:date="2024-01-22T16:17:00Z"/>
              </w:rPr>
            </w:pPr>
            <w:ins w:id="1416" w:author="JK " w:date="2024-01-22T16:17:00Z">
              <w:r>
                <w:rPr>
                  <w:rFonts w:hint="eastAsia"/>
                </w:rPr>
                <w:t>NTN</w:t>
              </w:r>
              <w:r>
                <w:t xml:space="preserve"> satellite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BE30" w14:textId="77777777" w:rsidR="00C83509" w:rsidRDefault="00C83509" w:rsidP="00402A1F">
            <w:pPr>
              <w:pStyle w:val="TAH"/>
              <w:rPr>
                <w:ins w:id="1417" w:author="JK " w:date="2024-01-22T16:17:00Z"/>
              </w:rPr>
            </w:pPr>
            <w:ins w:id="1418" w:author="JK " w:date="2024-01-22T16:17:00Z">
              <w:r>
                <w:rPr>
                  <w:rFonts w:hint="eastAsia"/>
                </w:rPr>
                <w:t>R</w:t>
              </w:r>
              <w:r>
                <w:t>emark</w:t>
              </w:r>
            </w:ins>
          </w:p>
        </w:tc>
      </w:tr>
      <w:tr w:rsidR="00C83509" w14:paraId="48E1675B" w14:textId="77777777" w:rsidTr="00402A1F">
        <w:trPr>
          <w:ins w:id="1419" w:author="JK " w:date="2024-01-22T16:17:00Z"/>
        </w:trPr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6437" w14:textId="77777777" w:rsidR="00C83509" w:rsidRDefault="00C83509" w:rsidP="00402A1F">
            <w:pPr>
              <w:pStyle w:val="TAL"/>
              <w:rPr>
                <w:ins w:id="1420" w:author="JK " w:date="2024-01-22T16:17:00Z"/>
              </w:rPr>
            </w:pPr>
            <w:ins w:id="1421" w:author="JK " w:date="2024-01-22T16:17:00Z">
              <w:r>
                <w:t>Carrier frequency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9328" w14:textId="77777777" w:rsidR="00C83509" w:rsidRDefault="00C83509" w:rsidP="00402A1F">
            <w:pPr>
              <w:pStyle w:val="TAC"/>
              <w:rPr>
                <w:ins w:id="1422" w:author="JK " w:date="2024-01-22T16:17:00Z"/>
              </w:rPr>
            </w:pPr>
            <w:ins w:id="1423" w:author="JK " w:date="2024-01-22T16:17:00Z">
              <w:r w:rsidRPr="00D10216">
                <w:t>27GHz(UL) / 17GHz(DL)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4511" w14:textId="77777777" w:rsidR="00C83509" w:rsidRDefault="00C83509" w:rsidP="00402A1F">
            <w:pPr>
              <w:pStyle w:val="TAC"/>
              <w:rPr>
                <w:ins w:id="1424" w:author="JK " w:date="2024-01-22T16:17:00Z"/>
              </w:rPr>
            </w:pPr>
          </w:p>
        </w:tc>
      </w:tr>
      <w:tr w:rsidR="00C83509" w14:paraId="307940D8" w14:textId="77777777" w:rsidTr="00402A1F">
        <w:trPr>
          <w:ins w:id="1425" w:author="JK " w:date="2024-01-22T16:17:00Z"/>
        </w:trPr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E128" w14:textId="77777777" w:rsidR="00C83509" w:rsidRDefault="00C83509" w:rsidP="00402A1F">
            <w:pPr>
              <w:pStyle w:val="TAL"/>
              <w:rPr>
                <w:ins w:id="1426" w:author="JK " w:date="2024-01-22T16:17:00Z"/>
              </w:rPr>
            </w:pPr>
            <w:ins w:id="1427" w:author="JK " w:date="2024-01-22T16:17:00Z">
              <w:r>
                <w:t xml:space="preserve">The number of active UE (UL) 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7FDD" w14:textId="77777777" w:rsidR="00C83509" w:rsidRDefault="00C83509" w:rsidP="00402A1F">
            <w:pPr>
              <w:pStyle w:val="TAC"/>
              <w:rPr>
                <w:ins w:id="1428" w:author="JK " w:date="2024-01-22T16:17:00Z"/>
                <w:rFonts w:eastAsia="宋体"/>
                <w:highlight w:val="green"/>
              </w:rPr>
            </w:pPr>
            <w:ins w:id="1429" w:author="JK " w:date="2024-01-22T16:17:00Z">
              <w:r w:rsidRPr="00D10216">
                <w:t>10 UEs and 13RBs per UE for GEO and LEO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344C" w14:textId="77777777" w:rsidR="00C83509" w:rsidRDefault="00C83509" w:rsidP="00402A1F">
            <w:pPr>
              <w:pStyle w:val="TAC"/>
              <w:rPr>
                <w:ins w:id="1430" w:author="JK " w:date="2024-01-22T16:17:00Z"/>
                <w:lang w:eastAsia="zh-CN"/>
              </w:rPr>
            </w:pPr>
          </w:p>
        </w:tc>
      </w:tr>
      <w:tr w:rsidR="00C83509" w14:paraId="7F670299" w14:textId="77777777" w:rsidTr="00402A1F">
        <w:trPr>
          <w:ins w:id="1431" w:author="JK " w:date="2024-01-22T16:17:00Z"/>
        </w:trPr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746A" w14:textId="77777777" w:rsidR="00C83509" w:rsidRDefault="00C83509" w:rsidP="00402A1F">
            <w:pPr>
              <w:pStyle w:val="TAL"/>
              <w:rPr>
                <w:ins w:id="1432" w:author="JK " w:date="2024-01-22T16:17:00Z"/>
              </w:rPr>
            </w:pPr>
            <w:ins w:id="1433" w:author="JK " w:date="2024-01-22T16:17:00Z">
              <w:r>
                <w:t xml:space="preserve">The number of active UE (DL) 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C71A" w14:textId="77777777" w:rsidR="00C83509" w:rsidRDefault="00C83509" w:rsidP="00402A1F">
            <w:pPr>
              <w:pStyle w:val="TAC"/>
              <w:rPr>
                <w:ins w:id="1434" w:author="JK " w:date="2024-01-22T16:17:00Z"/>
              </w:rPr>
            </w:pPr>
            <w:ins w:id="1435" w:author="JK " w:date="2024-01-22T16:17:00Z">
              <w:r w:rsidRPr="00D10216">
                <w:t>1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D397" w14:textId="77777777" w:rsidR="00C83509" w:rsidRDefault="00C83509" w:rsidP="00402A1F">
            <w:pPr>
              <w:pStyle w:val="TAC"/>
              <w:rPr>
                <w:ins w:id="1436" w:author="JK " w:date="2024-01-22T16:17:00Z"/>
              </w:rPr>
            </w:pPr>
            <w:ins w:id="1437" w:author="JK " w:date="2024-01-22T16:17:00Z">
              <w:r w:rsidRPr="00D10216">
                <w:t>Same with TN</w:t>
              </w:r>
            </w:ins>
          </w:p>
        </w:tc>
      </w:tr>
      <w:tr w:rsidR="00C83509" w14:paraId="10DEB6C7" w14:textId="77777777" w:rsidTr="00402A1F">
        <w:trPr>
          <w:ins w:id="1438" w:author="JK " w:date="2024-01-22T16:17:00Z"/>
        </w:trPr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9102" w14:textId="77777777" w:rsidR="00C83509" w:rsidRDefault="00C83509" w:rsidP="00402A1F">
            <w:pPr>
              <w:pStyle w:val="TAL"/>
              <w:rPr>
                <w:ins w:id="1439" w:author="JK " w:date="2024-01-22T16:17:00Z"/>
              </w:rPr>
            </w:pPr>
            <w:ins w:id="1440" w:author="JK " w:date="2024-01-22T16:17:00Z">
              <w:r>
                <w:t>Traffic model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C314" w14:textId="77777777" w:rsidR="00C83509" w:rsidRDefault="00C83509" w:rsidP="00402A1F">
            <w:pPr>
              <w:pStyle w:val="TAC"/>
              <w:rPr>
                <w:ins w:id="1441" w:author="JK " w:date="2024-01-22T16:17:00Z"/>
              </w:rPr>
            </w:pPr>
            <w:ins w:id="1442" w:author="JK " w:date="2024-01-22T16:17:00Z">
              <w:r w:rsidRPr="00D10216">
                <w:t>Full buffer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CFCD" w14:textId="77777777" w:rsidR="00C83509" w:rsidRDefault="00C83509" w:rsidP="00402A1F">
            <w:pPr>
              <w:pStyle w:val="TAC"/>
              <w:rPr>
                <w:ins w:id="1443" w:author="JK " w:date="2024-01-22T16:17:00Z"/>
              </w:rPr>
            </w:pPr>
          </w:p>
        </w:tc>
      </w:tr>
      <w:tr w:rsidR="00C83509" w14:paraId="53B35F6D" w14:textId="77777777" w:rsidTr="00402A1F">
        <w:trPr>
          <w:ins w:id="1444" w:author="JK " w:date="2024-01-22T16:17:00Z"/>
        </w:trPr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B8D3" w14:textId="77777777" w:rsidR="00C83509" w:rsidRDefault="00C83509" w:rsidP="00402A1F">
            <w:pPr>
              <w:pStyle w:val="TAL"/>
              <w:rPr>
                <w:ins w:id="1445" w:author="JK " w:date="2024-01-22T16:17:00Z"/>
              </w:rPr>
            </w:pPr>
            <w:ins w:id="1446" w:author="JK " w:date="2024-01-22T16:17:00Z">
              <w:r>
                <w:t>DL power control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49E6" w14:textId="77777777" w:rsidR="00C83509" w:rsidRDefault="00C83509" w:rsidP="00402A1F">
            <w:pPr>
              <w:pStyle w:val="TAC"/>
              <w:rPr>
                <w:ins w:id="1447" w:author="JK " w:date="2024-01-22T16:17:00Z"/>
              </w:rPr>
            </w:pPr>
            <w:ins w:id="1448" w:author="JK " w:date="2024-01-22T16:17:00Z">
              <w:r w:rsidRPr="00D10216">
                <w:t>NO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CED4" w14:textId="77777777" w:rsidR="00C83509" w:rsidRDefault="00C83509" w:rsidP="00402A1F">
            <w:pPr>
              <w:pStyle w:val="TAC"/>
              <w:rPr>
                <w:ins w:id="1449" w:author="JK " w:date="2024-01-22T16:17:00Z"/>
              </w:rPr>
            </w:pPr>
          </w:p>
        </w:tc>
      </w:tr>
      <w:tr w:rsidR="00C83509" w14:paraId="530A36F5" w14:textId="77777777" w:rsidTr="00402A1F">
        <w:trPr>
          <w:ins w:id="1450" w:author="JK " w:date="2024-01-22T16:17:00Z"/>
        </w:trPr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AC38" w14:textId="77777777" w:rsidR="00C83509" w:rsidRDefault="00C83509" w:rsidP="00402A1F">
            <w:pPr>
              <w:pStyle w:val="TAL"/>
              <w:rPr>
                <w:ins w:id="1451" w:author="JK " w:date="2024-01-22T16:17:00Z"/>
              </w:rPr>
            </w:pPr>
            <w:ins w:id="1452" w:author="JK " w:date="2024-01-22T16:17:00Z">
              <w:r>
                <w:t>UL power control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AF18" w14:textId="77777777" w:rsidR="00C83509" w:rsidRDefault="00C83509" w:rsidP="00402A1F">
            <w:pPr>
              <w:pStyle w:val="TAC"/>
              <w:rPr>
                <w:ins w:id="1453" w:author="JK " w:date="2024-01-22T16:17:00Z"/>
                <w:highlight w:val="yellow"/>
              </w:rPr>
            </w:pPr>
            <w:ins w:id="1454" w:author="JK " w:date="2024-01-22T16:17:00Z">
              <w:r w:rsidRPr="00D10216">
                <w:t xml:space="preserve">See Session </w:t>
              </w:r>
            </w:ins>
            <w:ins w:id="1455" w:author="JK " w:date="2024-01-24T16:32:00Z">
              <w:r>
                <w:t>6a.2</w:t>
              </w:r>
            </w:ins>
            <w:ins w:id="1456" w:author="JK " w:date="2024-01-22T16:17:00Z">
              <w:r w:rsidRPr="00D10216">
                <w:t>.</w:t>
              </w:r>
            </w:ins>
            <w:ins w:id="1457" w:author="JK " w:date="2024-01-22T16:20:00Z">
              <w:r>
                <w:t>6</w:t>
              </w:r>
            </w:ins>
            <w:ins w:id="1458" w:author="JK " w:date="2024-01-22T16:17:00Z">
              <w:r w:rsidRPr="00D10216">
                <w:t>.2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01E4" w14:textId="77777777" w:rsidR="00C83509" w:rsidRDefault="00C83509" w:rsidP="00402A1F">
            <w:pPr>
              <w:pStyle w:val="TAC"/>
              <w:rPr>
                <w:ins w:id="1459" w:author="JK " w:date="2024-01-22T16:17:00Z"/>
              </w:rPr>
            </w:pPr>
          </w:p>
        </w:tc>
      </w:tr>
      <w:tr w:rsidR="00C83509" w14:paraId="69DA4FF9" w14:textId="77777777" w:rsidTr="00402A1F">
        <w:trPr>
          <w:ins w:id="1460" w:author="JK " w:date="2024-01-22T16:17:00Z"/>
        </w:trPr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3882" w14:textId="77777777" w:rsidR="00C83509" w:rsidRDefault="00C83509" w:rsidP="00402A1F">
            <w:pPr>
              <w:pStyle w:val="TAL"/>
              <w:rPr>
                <w:ins w:id="1461" w:author="JK " w:date="2024-01-22T16:17:00Z"/>
              </w:rPr>
            </w:pPr>
            <w:ins w:id="1462" w:author="JK " w:date="2024-01-22T16:17:00Z">
              <w:r>
                <w:t>NTN satellite Noise Figure in dB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B575" w14:textId="77777777" w:rsidR="00C83509" w:rsidRDefault="00C83509" w:rsidP="00402A1F">
            <w:pPr>
              <w:pStyle w:val="TAC"/>
              <w:rPr>
                <w:ins w:id="1463" w:author="JK " w:date="2024-01-22T16:17:00Z"/>
                <w:highlight w:val="yellow"/>
              </w:rPr>
            </w:pPr>
            <w:ins w:id="1464" w:author="JK " w:date="2024-01-22T16:17:00Z">
              <w:r w:rsidRPr="00D10216">
                <w:t xml:space="preserve">See Table </w:t>
              </w:r>
            </w:ins>
            <w:ins w:id="1465" w:author="JK " w:date="2024-01-24T16:32:00Z">
              <w:r>
                <w:t>6a.2</w:t>
              </w:r>
            </w:ins>
            <w:ins w:id="1466" w:author="JK " w:date="2024-01-22T16:17:00Z">
              <w:r w:rsidRPr="00D10216">
                <w:t>.</w:t>
              </w:r>
            </w:ins>
            <w:ins w:id="1467" w:author="JK " w:date="2024-01-22T16:21:00Z">
              <w:r>
                <w:t>2.</w:t>
              </w:r>
            </w:ins>
            <w:ins w:id="1468" w:author="JK " w:date="2024-01-22T16:17:00Z">
              <w:r w:rsidRPr="00D10216">
                <w:t>1-</w:t>
              </w:r>
            </w:ins>
            <w:ins w:id="1469" w:author="JK " w:date="2024-01-22T16:21:00Z">
              <w:r>
                <w:t>4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285D" w14:textId="77777777" w:rsidR="00C83509" w:rsidRDefault="00C83509" w:rsidP="00402A1F">
            <w:pPr>
              <w:pStyle w:val="TAC"/>
              <w:rPr>
                <w:ins w:id="1470" w:author="JK " w:date="2024-01-22T16:17:00Z"/>
              </w:rPr>
            </w:pPr>
          </w:p>
        </w:tc>
      </w:tr>
      <w:tr w:rsidR="00C83509" w14:paraId="5498B013" w14:textId="77777777" w:rsidTr="00402A1F">
        <w:trPr>
          <w:ins w:id="1471" w:author="JK " w:date="2024-01-22T16:17:00Z"/>
        </w:trPr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FBA4" w14:textId="77777777" w:rsidR="00C83509" w:rsidRDefault="00C83509" w:rsidP="00402A1F">
            <w:pPr>
              <w:pStyle w:val="TAL"/>
              <w:rPr>
                <w:ins w:id="1472" w:author="JK " w:date="2024-01-22T16:17:00Z"/>
              </w:rPr>
            </w:pPr>
            <w:ins w:id="1473" w:author="JK " w:date="2024-01-22T16:17:00Z">
              <w:r>
                <w:rPr>
                  <w:rFonts w:hint="eastAsia"/>
                </w:rPr>
                <w:t>H</w:t>
              </w:r>
              <w:r>
                <w:t>andover margin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A9E8" w14:textId="77777777" w:rsidR="00C83509" w:rsidRDefault="00C83509" w:rsidP="00402A1F">
            <w:pPr>
              <w:pStyle w:val="TAC"/>
              <w:rPr>
                <w:ins w:id="1474" w:author="JK " w:date="2024-01-22T16:17:00Z"/>
              </w:rPr>
            </w:pPr>
            <w:ins w:id="1475" w:author="JK " w:date="2024-01-22T16:17:00Z">
              <w:r w:rsidRPr="00D10216">
                <w:t>3dB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EF56" w14:textId="77777777" w:rsidR="00C83509" w:rsidRDefault="00C83509" w:rsidP="00402A1F">
            <w:pPr>
              <w:pStyle w:val="TAC"/>
              <w:rPr>
                <w:ins w:id="1476" w:author="JK " w:date="2024-01-22T16:17:00Z"/>
              </w:rPr>
            </w:pPr>
          </w:p>
        </w:tc>
      </w:tr>
    </w:tbl>
    <w:p w14:paraId="00A7B03C" w14:textId="77777777" w:rsidR="00C83509" w:rsidRPr="00D769DA" w:rsidRDefault="00C83509" w:rsidP="00C83509">
      <w:pPr>
        <w:rPr>
          <w:ins w:id="1477" w:author="JK " w:date="2024-01-22T16:17:00Z"/>
        </w:rPr>
      </w:pPr>
    </w:p>
    <w:p w14:paraId="3C208D6B" w14:textId="77777777" w:rsidR="00C83509" w:rsidRDefault="00C83509" w:rsidP="00C83509">
      <w:pPr>
        <w:pStyle w:val="TH"/>
        <w:rPr>
          <w:ins w:id="1478" w:author="JK " w:date="2024-01-22T16:17:00Z"/>
          <w:rFonts w:eastAsia="等线"/>
          <w:szCs w:val="15"/>
        </w:rPr>
      </w:pPr>
      <w:ins w:id="1479" w:author="JK " w:date="2024-01-22T16:17:00Z">
        <w:r>
          <w:t xml:space="preserve">Table </w:t>
        </w:r>
      </w:ins>
      <w:ins w:id="1480" w:author="JK " w:date="2024-01-24T16:32:00Z">
        <w:r>
          <w:rPr>
            <w:rFonts w:hint="eastAsia"/>
          </w:rPr>
          <w:t>6a.2</w:t>
        </w:r>
      </w:ins>
      <w:ins w:id="1481" w:author="JK " w:date="2024-01-22T16:17:00Z">
        <w:r>
          <w:rPr>
            <w:rFonts w:hint="eastAsia"/>
          </w:rPr>
          <w:t>.2.1</w:t>
        </w:r>
        <w:r>
          <w:t>-</w:t>
        </w:r>
      </w:ins>
      <w:ins w:id="1482" w:author="JK " w:date="2024-01-22T16:18:00Z">
        <w:r>
          <w:t>4</w:t>
        </w:r>
      </w:ins>
      <w:ins w:id="1483" w:author="JK " w:date="2024-01-22T16:17:00Z">
        <w:r>
          <w:rPr>
            <w:noProof/>
          </w:rPr>
          <w:t>:</w:t>
        </w:r>
        <w:r>
          <w:t xml:space="preserve"> NTN satellite Noise Figure in dB</w:t>
        </w:r>
      </w:ins>
    </w:p>
    <w:tbl>
      <w:tblPr>
        <w:tblStyle w:val="13"/>
        <w:tblW w:w="7940" w:type="dxa"/>
        <w:jc w:val="center"/>
        <w:tblLook w:val="04A0" w:firstRow="1" w:lastRow="0" w:firstColumn="1" w:lastColumn="0" w:noHBand="0" w:noVBand="1"/>
      </w:tblPr>
      <w:tblGrid>
        <w:gridCol w:w="1985"/>
        <w:gridCol w:w="1845"/>
        <w:gridCol w:w="1985"/>
        <w:gridCol w:w="2125"/>
        <w:tblGridChange w:id="1484">
          <w:tblGrid>
            <w:gridCol w:w="1985"/>
            <w:gridCol w:w="1845"/>
            <w:gridCol w:w="1985"/>
            <w:gridCol w:w="2125"/>
          </w:tblGrid>
        </w:tblGridChange>
      </w:tblGrid>
      <w:tr w:rsidR="00C83509" w14:paraId="685557A0" w14:textId="77777777" w:rsidTr="00402A1F">
        <w:trPr>
          <w:jc w:val="center"/>
          <w:ins w:id="1485" w:author="JK " w:date="2024-01-22T16:17:00Z"/>
        </w:trPr>
        <w:tc>
          <w:tcPr>
            <w:tcW w:w="1985" w:type="dxa"/>
          </w:tcPr>
          <w:p w14:paraId="47DE0E60" w14:textId="77777777" w:rsidR="00C83509" w:rsidRDefault="00C83509" w:rsidP="00402A1F">
            <w:pPr>
              <w:pStyle w:val="TAH"/>
              <w:rPr>
                <w:ins w:id="1486" w:author="JK " w:date="2024-01-22T16:17:00Z"/>
              </w:rPr>
            </w:pPr>
            <w:ins w:id="1487" w:author="JK " w:date="2024-01-22T16:17:00Z">
              <w:r>
                <w:t>Satellite</w:t>
              </w:r>
            </w:ins>
          </w:p>
        </w:tc>
        <w:tc>
          <w:tcPr>
            <w:tcW w:w="1845" w:type="dxa"/>
          </w:tcPr>
          <w:p w14:paraId="2CDA4946" w14:textId="77777777" w:rsidR="00C83509" w:rsidRDefault="00C83509" w:rsidP="00402A1F">
            <w:pPr>
              <w:pStyle w:val="TAH"/>
              <w:rPr>
                <w:ins w:id="1488" w:author="JK " w:date="2024-01-22T16:17:00Z"/>
              </w:rPr>
            </w:pPr>
            <w:ins w:id="1489" w:author="JK " w:date="2024-01-22T16:17:00Z">
              <w:r>
                <w:t>GEO</w:t>
              </w:r>
            </w:ins>
          </w:p>
        </w:tc>
        <w:tc>
          <w:tcPr>
            <w:tcW w:w="1985" w:type="dxa"/>
          </w:tcPr>
          <w:p w14:paraId="4D39D872" w14:textId="77777777" w:rsidR="00C83509" w:rsidRDefault="00C83509" w:rsidP="00402A1F">
            <w:pPr>
              <w:pStyle w:val="TAH"/>
              <w:rPr>
                <w:ins w:id="1490" w:author="JK " w:date="2024-01-22T16:17:00Z"/>
              </w:rPr>
            </w:pPr>
            <w:ins w:id="1491" w:author="JK " w:date="2024-01-22T16:17:00Z">
              <w:r>
                <w:t>LEO 600</w:t>
              </w:r>
            </w:ins>
          </w:p>
        </w:tc>
        <w:tc>
          <w:tcPr>
            <w:tcW w:w="2125" w:type="dxa"/>
          </w:tcPr>
          <w:p w14:paraId="3F317B56" w14:textId="77777777" w:rsidR="00C83509" w:rsidRDefault="00C83509" w:rsidP="00402A1F">
            <w:pPr>
              <w:pStyle w:val="TAH"/>
              <w:rPr>
                <w:ins w:id="1492" w:author="JK " w:date="2024-01-22T16:17:00Z"/>
              </w:rPr>
            </w:pPr>
            <w:ins w:id="1493" w:author="JK " w:date="2024-01-22T16:17:00Z">
              <w:r>
                <w:t>LEO 1200</w:t>
              </w:r>
            </w:ins>
          </w:p>
        </w:tc>
      </w:tr>
      <w:tr w:rsidR="00C83509" w14:paraId="460916FD" w14:textId="77777777" w:rsidTr="00402A1F">
        <w:tblPrEx>
          <w:tblW w:w="7940" w:type="dxa"/>
          <w:jc w:val="center"/>
          <w:tblPrExChange w:id="1494" w:author="JK " w:date="2024-01-22T16:19:00Z">
            <w:tblPrEx>
              <w:tblW w:w="7940" w:type="dxa"/>
              <w:jc w:val="center"/>
            </w:tblPrEx>
          </w:tblPrExChange>
        </w:tblPrEx>
        <w:trPr>
          <w:jc w:val="center"/>
          <w:ins w:id="1495" w:author="JK " w:date="2024-01-22T16:17:00Z"/>
          <w:trPrChange w:id="1496" w:author="JK " w:date="2024-01-22T16:19:00Z">
            <w:trPr>
              <w:jc w:val="center"/>
            </w:trPr>
          </w:trPrChange>
        </w:trPr>
        <w:tc>
          <w:tcPr>
            <w:tcW w:w="1985" w:type="dxa"/>
            <w:tcPrChange w:id="1497" w:author="JK " w:date="2024-01-22T16:19:00Z">
              <w:tcPr>
                <w:tcW w:w="1980" w:type="dxa"/>
              </w:tcPr>
            </w:tcPrChange>
          </w:tcPr>
          <w:p w14:paraId="2D0F769C" w14:textId="77777777" w:rsidR="00C83509" w:rsidRDefault="00C83509" w:rsidP="00402A1F">
            <w:pPr>
              <w:pStyle w:val="TAL"/>
              <w:rPr>
                <w:ins w:id="1498" w:author="JK " w:date="2024-01-22T16:17:00Z"/>
              </w:rPr>
            </w:pPr>
            <w:ins w:id="1499" w:author="JK " w:date="2024-01-22T16:17:00Z">
              <w:r>
                <w:t>G/T (dB K</w:t>
              </w:r>
              <w:r>
                <w:rPr>
                  <w:vertAlign w:val="superscript"/>
                </w:rPr>
                <w:t>-1</w:t>
              </w:r>
              <w:r>
                <w:t>)</w:t>
              </w:r>
            </w:ins>
          </w:p>
        </w:tc>
        <w:tc>
          <w:tcPr>
            <w:tcW w:w="1845" w:type="dxa"/>
            <w:vAlign w:val="center"/>
            <w:tcPrChange w:id="1500" w:author="JK " w:date="2024-01-22T16:19:00Z">
              <w:tcPr>
                <w:tcW w:w="1840" w:type="dxa"/>
              </w:tcPr>
            </w:tcPrChange>
          </w:tcPr>
          <w:p w14:paraId="4545FE36" w14:textId="77777777" w:rsidR="00C83509" w:rsidRDefault="00C83509" w:rsidP="00402A1F">
            <w:pPr>
              <w:pStyle w:val="TAC"/>
              <w:rPr>
                <w:ins w:id="1501" w:author="JK " w:date="2024-01-22T16:17:00Z"/>
              </w:rPr>
            </w:pPr>
            <w:ins w:id="1502" w:author="JK " w:date="2024-01-22T16:19:00Z">
              <w:r w:rsidRPr="00D3345D">
                <w:t>58.5</w:t>
              </w:r>
            </w:ins>
          </w:p>
        </w:tc>
        <w:tc>
          <w:tcPr>
            <w:tcW w:w="1985" w:type="dxa"/>
            <w:vAlign w:val="center"/>
            <w:tcPrChange w:id="1503" w:author="JK " w:date="2024-01-22T16:19:00Z">
              <w:tcPr>
                <w:tcW w:w="1980" w:type="dxa"/>
              </w:tcPr>
            </w:tcPrChange>
          </w:tcPr>
          <w:p w14:paraId="293638A8" w14:textId="77777777" w:rsidR="00C83509" w:rsidRDefault="00C83509" w:rsidP="00402A1F">
            <w:pPr>
              <w:pStyle w:val="TAC"/>
              <w:rPr>
                <w:ins w:id="1504" w:author="JK " w:date="2024-01-22T16:17:00Z"/>
              </w:rPr>
            </w:pPr>
            <w:ins w:id="1505" w:author="JK " w:date="2024-01-22T16:19:00Z">
              <w:r w:rsidRPr="00D3345D">
                <w:t>38.5</w:t>
              </w:r>
            </w:ins>
          </w:p>
        </w:tc>
        <w:tc>
          <w:tcPr>
            <w:tcW w:w="2125" w:type="dxa"/>
            <w:vAlign w:val="center"/>
            <w:tcPrChange w:id="1506" w:author="JK " w:date="2024-01-22T16:19:00Z">
              <w:tcPr>
                <w:tcW w:w="2120" w:type="dxa"/>
              </w:tcPr>
            </w:tcPrChange>
          </w:tcPr>
          <w:p w14:paraId="2028531C" w14:textId="77777777" w:rsidR="00C83509" w:rsidRDefault="00C83509" w:rsidP="00402A1F">
            <w:pPr>
              <w:pStyle w:val="TAC"/>
              <w:rPr>
                <w:ins w:id="1507" w:author="JK " w:date="2024-01-22T16:17:00Z"/>
              </w:rPr>
            </w:pPr>
            <w:ins w:id="1508" w:author="JK " w:date="2024-01-22T16:19:00Z">
              <w:r w:rsidRPr="00D3345D">
                <w:t>38.5</w:t>
              </w:r>
            </w:ins>
          </w:p>
        </w:tc>
      </w:tr>
      <w:tr w:rsidR="00C83509" w14:paraId="1EFAA3C7" w14:textId="77777777" w:rsidTr="00402A1F">
        <w:trPr>
          <w:jc w:val="center"/>
          <w:ins w:id="1509" w:author="JK " w:date="2024-01-22T16:17:00Z"/>
        </w:trPr>
        <w:tc>
          <w:tcPr>
            <w:tcW w:w="1985" w:type="dxa"/>
          </w:tcPr>
          <w:p w14:paraId="65C3BC21" w14:textId="77777777" w:rsidR="00C83509" w:rsidRDefault="00C83509" w:rsidP="00402A1F">
            <w:pPr>
              <w:pStyle w:val="TAL"/>
              <w:rPr>
                <w:ins w:id="1510" w:author="JK " w:date="2024-01-22T16:17:00Z"/>
              </w:rPr>
            </w:pPr>
            <w:ins w:id="1511" w:author="JK " w:date="2024-01-22T16:17:00Z">
              <w:r>
                <w:t>NF (dB)</w:t>
              </w:r>
            </w:ins>
          </w:p>
        </w:tc>
        <w:tc>
          <w:tcPr>
            <w:tcW w:w="1845" w:type="dxa"/>
          </w:tcPr>
          <w:p w14:paraId="21151E20" w14:textId="77777777" w:rsidR="00C83509" w:rsidRPr="00DC7A7A" w:rsidRDefault="00C83509" w:rsidP="00402A1F">
            <w:pPr>
              <w:pStyle w:val="TAC"/>
              <w:rPr>
                <w:ins w:id="1512" w:author="JK " w:date="2024-01-22T16:17:00Z"/>
              </w:rPr>
            </w:pPr>
            <w:ins w:id="1513" w:author="JK " w:date="2024-01-22T16:21:00Z">
              <w:r>
                <w:rPr>
                  <w:bCs/>
                </w:rPr>
                <w:t>3.5</w:t>
              </w:r>
            </w:ins>
          </w:p>
        </w:tc>
        <w:tc>
          <w:tcPr>
            <w:tcW w:w="1985" w:type="dxa"/>
          </w:tcPr>
          <w:p w14:paraId="423166D3" w14:textId="77777777" w:rsidR="00C83509" w:rsidRPr="00167726" w:rsidRDefault="00C83509" w:rsidP="00402A1F">
            <w:pPr>
              <w:pStyle w:val="TAC"/>
              <w:rPr>
                <w:ins w:id="1514" w:author="JK " w:date="2024-01-22T16:17:00Z"/>
                <w:rFonts w:eastAsiaTheme="minorEastAsia"/>
                <w:lang w:eastAsia="zh-CN"/>
                <w:rPrChange w:id="1515" w:author="JK " w:date="2024-01-22T16:21:00Z">
                  <w:rPr>
                    <w:ins w:id="1516" w:author="JK " w:date="2024-01-22T16:17:00Z"/>
                  </w:rPr>
                </w:rPrChange>
              </w:rPr>
            </w:pPr>
            <w:ins w:id="1517" w:author="JK " w:date="2024-01-22T16:21:00Z">
              <w:r>
                <w:rPr>
                  <w:rFonts w:eastAsiaTheme="minorEastAsia" w:hint="eastAsia"/>
                  <w:lang w:eastAsia="zh-CN"/>
                </w:rPr>
                <w:t>3</w:t>
              </w:r>
              <w:r>
                <w:rPr>
                  <w:rFonts w:eastAsiaTheme="minorEastAsia"/>
                  <w:lang w:eastAsia="zh-CN"/>
                </w:rPr>
                <w:t>.5</w:t>
              </w:r>
            </w:ins>
          </w:p>
        </w:tc>
        <w:tc>
          <w:tcPr>
            <w:tcW w:w="2125" w:type="dxa"/>
          </w:tcPr>
          <w:p w14:paraId="7C428524" w14:textId="77777777" w:rsidR="00C83509" w:rsidRPr="00167726" w:rsidRDefault="00C83509" w:rsidP="00402A1F">
            <w:pPr>
              <w:pStyle w:val="TAC"/>
              <w:rPr>
                <w:ins w:id="1518" w:author="JK " w:date="2024-01-22T16:17:00Z"/>
                <w:rFonts w:eastAsiaTheme="minorEastAsia"/>
                <w:lang w:eastAsia="zh-CN"/>
                <w:rPrChange w:id="1519" w:author="JK " w:date="2024-01-22T16:21:00Z">
                  <w:rPr>
                    <w:ins w:id="1520" w:author="JK " w:date="2024-01-22T16:17:00Z"/>
                  </w:rPr>
                </w:rPrChange>
              </w:rPr>
            </w:pPr>
            <w:ins w:id="1521" w:author="JK " w:date="2024-01-22T16:21:00Z">
              <w:r>
                <w:rPr>
                  <w:rFonts w:eastAsiaTheme="minorEastAsia" w:hint="eastAsia"/>
                  <w:lang w:eastAsia="zh-CN"/>
                </w:rPr>
                <w:t>3</w:t>
              </w:r>
              <w:r>
                <w:rPr>
                  <w:rFonts w:eastAsiaTheme="minorEastAsia"/>
                  <w:lang w:eastAsia="zh-CN"/>
                </w:rPr>
                <w:t>.5</w:t>
              </w:r>
            </w:ins>
          </w:p>
        </w:tc>
      </w:tr>
      <w:tr w:rsidR="00C83509" w14:paraId="4308A869" w14:textId="77777777" w:rsidTr="00402A1F">
        <w:trPr>
          <w:jc w:val="center"/>
          <w:ins w:id="1522" w:author="JK " w:date="2024-01-22T16:21:00Z"/>
        </w:trPr>
        <w:tc>
          <w:tcPr>
            <w:tcW w:w="7940" w:type="dxa"/>
            <w:gridSpan w:val="4"/>
          </w:tcPr>
          <w:p w14:paraId="1069B9C6" w14:textId="77777777" w:rsidR="00C83509" w:rsidRPr="00167726" w:rsidRDefault="00C83509">
            <w:pPr>
              <w:pStyle w:val="TAN"/>
              <w:rPr>
                <w:ins w:id="1523" w:author="JK " w:date="2024-01-22T16:21:00Z"/>
                <w:rPrChange w:id="1524" w:author="JK " w:date="2024-01-22T16:22:00Z">
                  <w:rPr>
                    <w:ins w:id="1525" w:author="JK " w:date="2024-01-22T16:21:00Z"/>
                    <w:lang w:eastAsia="zh-CN"/>
                  </w:rPr>
                </w:rPrChange>
              </w:rPr>
              <w:pPrChange w:id="1526" w:author="JK " w:date="2024-01-22T16:22:00Z">
                <w:pPr>
                  <w:pStyle w:val="TAC"/>
                </w:pPr>
              </w:pPrChange>
            </w:pPr>
            <w:ins w:id="1527" w:author="JK " w:date="2024-01-22T16:22:00Z">
              <w:r>
                <w:rPr>
                  <w:rFonts w:hint="eastAsia"/>
                </w:rPr>
                <w:t>N</w:t>
              </w:r>
              <w:r>
                <w:t>OTE</w:t>
              </w:r>
              <w:r>
                <w:rPr>
                  <w:rFonts w:hint="eastAsia"/>
                </w:rPr>
                <w:t>:</w:t>
              </w:r>
              <w:r>
                <w:tab/>
                <w:t>The NF of 5.9dB is used for all satellite ty</w:t>
              </w:r>
            </w:ins>
            <w:ins w:id="1528" w:author="JK " w:date="2024-01-22T16:23:00Z">
              <w:r>
                <w:t>pes for</w:t>
              </w:r>
            </w:ins>
            <w:ins w:id="1529" w:author="JK " w:date="2024-01-22T16:22:00Z">
              <w:r>
                <w:t xml:space="preserve"> calibration.</w:t>
              </w:r>
            </w:ins>
          </w:p>
        </w:tc>
      </w:tr>
    </w:tbl>
    <w:p w14:paraId="3E31A8EC" w14:textId="77777777" w:rsidR="00C83509" w:rsidRPr="00D53A71" w:rsidRDefault="00C83509">
      <w:pPr>
        <w:overflowPunct w:val="0"/>
        <w:autoSpaceDE w:val="0"/>
        <w:autoSpaceDN w:val="0"/>
        <w:adjustRightInd w:val="0"/>
        <w:snapToGrid w:val="0"/>
        <w:textAlignment w:val="baseline"/>
        <w:rPr>
          <w:ins w:id="1530" w:author="JK " w:date="2024-01-22T16:02:00Z"/>
          <w:rFonts w:eastAsia="宋体"/>
          <w:lang w:eastAsia="en-GB"/>
          <w:rPrChange w:id="1531" w:author="JK " w:date="2024-01-22T16:03:00Z">
            <w:rPr>
              <w:ins w:id="1532" w:author="JK " w:date="2024-01-22T16:02:00Z"/>
              <w:rFonts w:ascii="Arial" w:eastAsia="Times New Roman" w:hAnsi="Arial" w:cs="Arial"/>
              <w:sz w:val="24"/>
              <w:lang w:eastAsia="en-GB"/>
            </w:rPr>
          </w:rPrChange>
        </w:rPr>
        <w:pPrChange w:id="1533" w:author="JK " w:date="2024-01-22T16:03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</w:p>
    <w:p w14:paraId="122A4B57" w14:textId="77777777" w:rsidR="00C83509" w:rsidRDefault="00C83509" w:rsidP="00C835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34" w:author="JK " w:date="2024-01-22T16:23:00Z"/>
          <w:rFonts w:ascii="Arial" w:eastAsia="Times New Roman" w:hAnsi="Arial" w:cs="Arial"/>
          <w:sz w:val="24"/>
          <w:lang w:eastAsia="en-GB"/>
        </w:rPr>
      </w:pPr>
      <w:ins w:id="1535" w:author="JK " w:date="2024-01-24T16:32:00Z">
        <w:r>
          <w:rPr>
            <w:rFonts w:ascii="Arial" w:eastAsia="Times New Roman" w:hAnsi="Arial" w:cs="Arial"/>
            <w:sz w:val="24"/>
            <w:lang w:eastAsia="en-GB"/>
          </w:rPr>
          <w:t>6a.2</w:t>
        </w:r>
      </w:ins>
      <w:ins w:id="1536" w:author="JK " w:date="2024-01-22T16:02:00Z">
        <w:r w:rsidRPr="00CA6434">
          <w:rPr>
            <w:rFonts w:ascii="Arial" w:eastAsia="Times New Roman" w:hAnsi="Arial" w:cs="Arial"/>
            <w:sz w:val="24"/>
            <w:lang w:eastAsia="en-GB"/>
          </w:rPr>
          <w:t>.</w:t>
        </w:r>
        <w:r>
          <w:rPr>
            <w:rFonts w:ascii="Arial" w:eastAsia="Times New Roman" w:hAnsi="Arial" w:cs="Arial"/>
            <w:sz w:val="24"/>
            <w:lang w:eastAsia="en-GB"/>
          </w:rPr>
          <w:t>2</w:t>
        </w:r>
        <w:r w:rsidRPr="00CA6434">
          <w:rPr>
            <w:rFonts w:ascii="Arial" w:eastAsia="Times New Roman" w:hAnsi="Arial" w:cs="Arial"/>
            <w:sz w:val="24"/>
            <w:lang w:eastAsia="en-GB"/>
          </w:rPr>
          <w:t>.</w:t>
        </w:r>
        <w:r>
          <w:rPr>
            <w:rFonts w:ascii="Arial" w:eastAsia="Times New Roman" w:hAnsi="Arial" w:cs="Arial"/>
            <w:sz w:val="24"/>
            <w:lang w:eastAsia="en-GB"/>
          </w:rPr>
          <w:t>2</w:t>
        </w:r>
        <w:r w:rsidRPr="00CA6434">
          <w:rPr>
            <w:rFonts w:ascii="Arial" w:eastAsia="Times New Roman" w:hAnsi="Arial" w:cs="Arial"/>
            <w:sz w:val="24"/>
            <w:lang w:eastAsia="en-GB"/>
          </w:rPr>
          <w:tab/>
        </w:r>
        <w:r>
          <w:rPr>
            <w:rFonts w:ascii="Arial" w:eastAsia="Times New Roman" w:hAnsi="Arial" w:cs="Arial"/>
            <w:sz w:val="24"/>
            <w:lang w:eastAsia="en-GB"/>
          </w:rPr>
          <w:t>NTN UE parameters</w:t>
        </w:r>
      </w:ins>
    </w:p>
    <w:p w14:paraId="7B9907C4" w14:textId="77777777" w:rsidR="00C83509" w:rsidRDefault="00C83509" w:rsidP="00C83509">
      <w:pPr>
        <w:snapToGrid w:val="0"/>
        <w:rPr>
          <w:ins w:id="1537" w:author="JK " w:date="2024-01-22T16:23:00Z"/>
          <w:rFonts w:eastAsia="等线"/>
          <w:b/>
          <w:sz w:val="18"/>
          <w:szCs w:val="15"/>
          <w:u w:val="single"/>
        </w:rPr>
      </w:pPr>
      <w:ins w:id="1538" w:author="JK " w:date="2024-01-22T16:23:00Z">
        <w:r>
          <w:rPr>
            <w:rFonts w:eastAsia="宋体"/>
          </w:rPr>
          <w:t xml:space="preserve">NTN UE parameters are given </w:t>
        </w:r>
        <w:r>
          <w:rPr>
            <w:rFonts w:eastAsia="宋体" w:hint="eastAsia"/>
          </w:rPr>
          <w:t xml:space="preserve">in Table </w:t>
        </w:r>
      </w:ins>
      <w:ins w:id="1539" w:author="JK " w:date="2024-01-24T16:32:00Z">
        <w:r>
          <w:rPr>
            <w:rFonts w:eastAsia="宋体"/>
          </w:rPr>
          <w:t>6a.2</w:t>
        </w:r>
      </w:ins>
      <w:ins w:id="1540" w:author="JK " w:date="2024-01-22T16:23:00Z">
        <w:r>
          <w:rPr>
            <w:rFonts w:eastAsia="宋体"/>
          </w:rPr>
          <w:t>.2.2</w:t>
        </w:r>
        <w:r>
          <w:rPr>
            <w:rFonts w:eastAsia="宋体" w:hint="eastAsia"/>
          </w:rPr>
          <w:t>-</w:t>
        </w:r>
        <w:r>
          <w:rPr>
            <w:rFonts w:eastAsia="宋体"/>
          </w:rPr>
          <w:t>1</w:t>
        </w:r>
      </w:ins>
    </w:p>
    <w:p w14:paraId="38CBEF20" w14:textId="77777777" w:rsidR="00C83509" w:rsidRDefault="00C83509" w:rsidP="00C83509">
      <w:pPr>
        <w:pStyle w:val="TH"/>
        <w:rPr>
          <w:ins w:id="1541" w:author="JK " w:date="2024-01-22T16:23:00Z"/>
        </w:rPr>
      </w:pPr>
      <w:ins w:id="1542" w:author="JK " w:date="2024-01-22T16:23:00Z">
        <w:r>
          <w:lastRenderedPageBreak/>
          <w:t>T</w:t>
        </w:r>
        <w:r>
          <w:rPr>
            <w:rFonts w:hint="eastAsia"/>
          </w:rPr>
          <w:t xml:space="preserve">able </w:t>
        </w:r>
      </w:ins>
      <w:ins w:id="1543" w:author="JK " w:date="2024-01-24T16:32:00Z">
        <w:r>
          <w:t>6a.2</w:t>
        </w:r>
      </w:ins>
      <w:ins w:id="1544" w:author="JK " w:date="2024-01-22T16:23:00Z">
        <w:r>
          <w:t>.2.2-1</w:t>
        </w:r>
        <w:r>
          <w:rPr>
            <w:noProof/>
          </w:rPr>
          <w:t>:</w:t>
        </w:r>
        <w:r>
          <w:t xml:space="preserve"> NTN UE characteristics for system level simulations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545" w:author="JK " w:date="2024-01-22T16:44:00Z">
          <w:tblPr>
            <w:tblW w:w="441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663"/>
        <w:gridCol w:w="3569"/>
        <w:gridCol w:w="3397"/>
        <w:tblGridChange w:id="1546">
          <w:tblGrid>
            <w:gridCol w:w="2663"/>
            <w:gridCol w:w="1018"/>
            <w:gridCol w:w="2551"/>
            <w:gridCol w:w="2261"/>
            <w:gridCol w:w="1136"/>
            <w:gridCol w:w="3676"/>
          </w:tblGrid>
        </w:tblGridChange>
      </w:tblGrid>
      <w:tr w:rsidR="00C83509" w14:paraId="734C3D3F" w14:textId="77777777" w:rsidTr="00402A1F">
        <w:trPr>
          <w:jc w:val="center"/>
          <w:ins w:id="1547" w:author="JK " w:date="2024-01-22T16:23:00Z"/>
          <w:trPrChange w:id="1548" w:author="JK " w:date="2024-01-22T16:44:00Z">
            <w:trPr>
              <w:jc w:val="center"/>
            </w:trPr>
          </w:trPrChange>
        </w:trPr>
        <w:tc>
          <w:tcPr>
            <w:tcW w:w="1383" w:type="pct"/>
            <w:shd w:val="clear" w:color="auto" w:fill="auto"/>
            <w:tcPrChange w:id="1549" w:author="JK " w:date="2024-01-22T16:44:00Z">
              <w:tcPr>
                <w:tcW w:w="2167" w:type="pct"/>
                <w:gridSpan w:val="2"/>
                <w:shd w:val="clear" w:color="auto" w:fill="auto"/>
              </w:tcPr>
            </w:tcPrChange>
          </w:tcPr>
          <w:p w14:paraId="02A18176" w14:textId="77777777" w:rsidR="00C83509" w:rsidRDefault="00C83509" w:rsidP="00402A1F">
            <w:pPr>
              <w:pStyle w:val="TAH"/>
              <w:rPr>
                <w:ins w:id="1550" w:author="JK " w:date="2024-01-22T16:23:00Z"/>
              </w:rPr>
            </w:pPr>
            <w:ins w:id="1551" w:author="JK " w:date="2024-01-22T16:23:00Z">
              <w:r>
                <w:t>Characteristics</w:t>
              </w:r>
            </w:ins>
          </w:p>
        </w:tc>
        <w:tc>
          <w:tcPr>
            <w:tcW w:w="1853" w:type="pct"/>
            <w:shd w:val="clear" w:color="auto" w:fill="auto"/>
            <w:tcPrChange w:id="1552" w:author="JK " w:date="2024-01-22T16:44:00Z">
              <w:tcPr>
                <w:tcW w:w="2833" w:type="pct"/>
                <w:gridSpan w:val="2"/>
                <w:shd w:val="clear" w:color="auto" w:fill="auto"/>
              </w:tcPr>
            </w:tcPrChange>
          </w:tcPr>
          <w:p w14:paraId="08F02F63" w14:textId="77777777" w:rsidR="00C83509" w:rsidRDefault="00C83509" w:rsidP="00402A1F">
            <w:pPr>
              <w:pStyle w:val="TAH"/>
              <w:rPr>
                <w:ins w:id="1553" w:author="JK " w:date="2024-01-22T16:23:00Z"/>
              </w:rPr>
            </w:pPr>
            <w:ins w:id="1554" w:author="JK " w:date="2024-01-22T16:24:00Z">
              <w:r w:rsidRPr="0005131B">
                <w:t>Fixed VSAT</w:t>
              </w:r>
            </w:ins>
          </w:p>
        </w:tc>
        <w:tc>
          <w:tcPr>
            <w:tcW w:w="1764" w:type="pct"/>
            <w:tcPrChange w:id="1555" w:author="JK " w:date="2024-01-22T16:44:00Z">
              <w:tcPr>
                <w:tcW w:w="1" w:type="pct"/>
                <w:gridSpan w:val="2"/>
              </w:tcPr>
            </w:tcPrChange>
          </w:tcPr>
          <w:p w14:paraId="0156A032" w14:textId="77777777" w:rsidR="00C83509" w:rsidRDefault="00C83509" w:rsidP="00402A1F">
            <w:pPr>
              <w:pStyle w:val="TAH"/>
              <w:rPr>
                <w:ins w:id="1556" w:author="JK " w:date="2024-01-22T16:23:00Z"/>
              </w:rPr>
            </w:pPr>
            <w:ins w:id="1557" w:author="JK " w:date="2024-01-22T16:24:00Z">
              <w:r w:rsidRPr="0005131B">
                <w:t xml:space="preserve">L-ESIM </w:t>
              </w:r>
            </w:ins>
          </w:p>
        </w:tc>
      </w:tr>
      <w:tr w:rsidR="00C83509" w14:paraId="43ADEC97" w14:textId="77777777" w:rsidTr="00402A1F">
        <w:trPr>
          <w:jc w:val="center"/>
          <w:ins w:id="1558" w:author="JK " w:date="2024-01-22T16:23:00Z"/>
          <w:trPrChange w:id="1559" w:author="JK " w:date="2024-01-22T16:44:00Z">
            <w:trPr>
              <w:jc w:val="center"/>
            </w:trPr>
          </w:trPrChange>
        </w:trPr>
        <w:tc>
          <w:tcPr>
            <w:tcW w:w="1383" w:type="pct"/>
            <w:shd w:val="clear" w:color="auto" w:fill="auto"/>
            <w:tcPrChange w:id="1560" w:author="JK " w:date="2024-01-22T16:44:00Z">
              <w:tcPr>
                <w:tcW w:w="2167" w:type="pct"/>
                <w:gridSpan w:val="2"/>
                <w:shd w:val="clear" w:color="auto" w:fill="auto"/>
              </w:tcPr>
            </w:tcPrChange>
          </w:tcPr>
          <w:p w14:paraId="4ED69972" w14:textId="77777777" w:rsidR="00C83509" w:rsidRDefault="00C83509" w:rsidP="00402A1F">
            <w:pPr>
              <w:pStyle w:val="TAL"/>
              <w:rPr>
                <w:ins w:id="1561" w:author="JK " w:date="2024-01-22T16:23:00Z"/>
              </w:rPr>
            </w:pPr>
            <w:ins w:id="1562" w:author="JK " w:date="2024-01-22T16:23:00Z">
              <w:r>
                <w:t>Frequency band</w:t>
              </w:r>
            </w:ins>
          </w:p>
        </w:tc>
        <w:tc>
          <w:tcPr>
            <w:tcW w:w="1853" w:type="pct"/>
            <w:shd w:val="clear" w:color="auto" w:fill="auto"/>
            <w:tcPrChange w:id="1563" w:author="JK " w:date="2024-01-22T16:44:00Z">
              <w:tcPr>
                <w:tcW w:w="2833" w:type="pct"/>
                <w:gridSpan w:val="2"/>
                <w:shd w:val="clear" w:color="auto" w:fill="auto"/>
              </w:tcPr>
            </w:tcPrChange>
          </w:tcPr>
          <w:p w14:paraId="19C976C5" w14:textId="77777777" w:rsidR="00C83509" w:rsidRDefault="00C83509" w:rsidP="00402A1F">
            <w:pPr>
              <w:pStyle w:val="TAL"/>
              <w:rPr>
                <w:ins w:id="1564" w:author="JK " w:date="2024-01-22T16:23:00Z"/>
              </w:rPr>
            </w:pPr>
            <w:ins w:id="1565" w:author="JK " w:date="2024-01-22T16:24:00Z">
              <w:r w:rsidRPr="0005131B">
                <w:t>27GHz UL/17GHz DL</w:t>
              </w:r>
            </w:ins>
          </w:p>
        </w:tc>
        <w:tc>
          <w:tcPr>
            <w:tcW w:w="1764" w:type="pct"/>
            <w:tcPrChange w:id="1566" w:author="JK " w:date="2024-01-22T16:44:00Z">
              <w:tcPr>
                <w:tcW w:w="1" w:type="pct"/>
                <w:gridSpan w:val="2"/>
              </w:tcPr>
            </w:tcPrChange>
          </w:tcPr>
          <w:p w14:paraId="60DE1A90" w14:textId="77777777" w:rsidR="00C83509" w:rsidRDefault="00C83509" w:rsidP="00402A1F">
            <w:pPr>
              <w:pStyle w:val="TAL"/>
              <w:rPr>
                <w:ins w:id="1567" w:author="JK " w:date="2024-01-22T16:23:00Z"/>
              </w:rPr>
            </w:pPr>
            <w:ins w:id="1568" w:author="JK " w:date="2024-01-22T16:24:00Z">
              <w:r w:rsidRPr="0005131B">
                <w:t>27GHz UL/17GHz DL</w:t>
              </w:r>
            </w:ins>
          </w:p>
        </w:tc>
      </w:tr>
      <w:tr w:rsidR="00C83509" w14:paraId="6323BDCB" w14:textId="77777777" w:rsidTr="00402A1F">
        <w:trPr>
          <w:jc w:val="center"/>
          <w:ins w:id="1569" w:author="JK " w:date="2024-01-22T16:23:00Z"/>
          <w:trPrChange w:id="1570" w:author="JK " w:date="2024-01-22T16:44:00Z">
            <w:trPr>
              <w:jc w:val="center"/>
            </w:trPr>
          </w:trPrChange>
        </w:trPr>
        <w:tc>
          <w:tcPr>
            <w:tcW w:w="1383" w:type="pct"/>
            <w:shd w:val="clear" w:color="auto" w:fill="auto"/>
            <w:tcPrChange w:id="1571" w:author="JK " w:date="2024-01-22T16:44:00Z">
              <w:tcPr>
                <w:tcW w:w="2167" w:type="pct"/>
                <w:gridSpan w:val="2"/>
                <w:shd w:val="clear" w:color="auto" w:fill="auto"/>
              </w:tcPr>
            </w:tcPrChange>
          </w:tcPr>
          <w:p w14:paraId="025A3460" w14:textId="77777777" w:rsidR="00C83509" w:rsidRDefault="00C83509" w:rsidP="00402A1F">
            <w:pPr>
              <w:pStyle w:val="TAL"/>
              <w:rPr>
                <w:ins w:id="1572" w:author="JK " w:date="2024-01-22T16:23:00Z"/>
              </w:rPr>
            </w:pPr>
            <w:ins w:id="1573" w:author="JK " w:date="2024-01-22T16:23:00Z">
              <w:r>
                <w:t>Antenna type and configuration</w:t>
              </w:r>
            </w:ins>
          </w:p>
        </w:tc>
        <w:tc>
          <w:tcPr>
            <w:tcW w:w="1853" w:type="pct"/>
            <w:shd w:val="clear" w:color="auto" w:fill="auto"/>
            <w:tcPrChange w:id="1574" w:author="JK " w:date="2024-01-22T16:44:00Z">
              <w:tcPr>
                <w:tcW w:w="2833" w:type="pct"/>
                <w:gridSpan w:val="2"/>
                <w:shd w:val="clear" w:color="auto" w:fill="auto"/>
              </w:tcPr>
            </w:tcPrChange>
          </w:tcPr>
          <w:p w14:paraId="59980058" w14:textId="77777777" w:rsidR="00C83509" w:rsidRDefault="00C83509" w:rsidP="00402A1F">
            <w:pPr>
              <w:pStyle w:val="TAL"/>
              <w:rPr>
                <w:ins w:id="1575" w:author="JK " w:date="2024-01-22T16:23:00Z"/>
                <w:lang w:eastAsia="zh-CN"/>
              </w:rPr>
            </w:pPr>
            <w:ins w:id="1576" w:author="JK " w:date="2024-01-22T16:25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BD]</w:t>
              </w:r>
            </w:ins>
          </w:p>
        </w:tc>
        <w:tc>
          <w:tcPr>
            <w:tcW w:w="1764" w:type="pct"/>
            <w:tcPrChange w:id="1577" w:author="JK " w:date="2024-01-22T16:44:00Z">
              <w:tcPr>
                <w:tcW w:w="1" w:type="pct"/>
                <w:gridSpan w:val="2"/>
              </w:tcPr>
            </w:tcPrChange>
          </w:tcPr>
          <w:p w14:paraId="37521606" w14:textId="77777777" w:rsidR="00C83509" w:rsidRDefault="00C83509" w:rsidP="00402A1F">
            <w:pPr>
              <w:pStyle w:val="TAL"/>
              <w:rPr>
                <w:ins w:id="1578" w:author="JK " w:date="2024-01-22T16:23:00Z"/>
              </w:rPr>
            </w:pPr>
            <w:ins w:id="1579" w:author="JK " w:date="2024-01-22T16:25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BD]</w:t>
              </w:r>
            </w:ins>
          </w:p>
        </w:tc>
      </w:tr>
      <w:tr w:rsidR="00C83509" w14:paraId="1939AD6B" w14:textId="77777777" w:rsidTr="00402A1F">
        <w:trPr>
          <w:jc w:val="center"/>
          <w:ins w:id="1580" w:author="JK " w:date="2024-01-22T16:23:00Z"/>
          <w:trPrChange w:id="1581" w:author="JK " w:date="2024-01-22T16:44:00Z">
            <w:trPr>
              <w:jc w:val="center"/>
            </w:trPr>
          </w:trPrChange>
        </w:trPr>
        <w:tc>
          <w:tcPr>
            <w:tcW w:w="1383" w:type="pct"/>
            <w:shd w:val="clear" w:color="auto" w:fill="auto"/>
            <w:tcPrChange w:id="1582" w:author="JK " w:date="2024-01-22T16:44:00Z">
              <w:tcPr>
                <w:tcW w:w="2167" w:type="pct"/>
                <w:gridSpan w:val="2"/>
                <w:shd w:val="clear" w:color="auto" w:fill="auto"/>
              </w:tcPr>
            </w:tcPrChange>
          </w:tcPr>
          <w:p w14:paraId="6D34F7E0" w14:textId="77777777" w:rsidR="00C83509" w:rsidRDefault="00C83509" w:rsidP="00402A1F">
            <w:pPr>
              <w:pStyle w:val="TAL"/>
              <w:rPr>
                <w:ins w:id="1583" w:author="JK " w:date="2024-01-22T16:23:00Z"/>
              </w:rPr>
            </w:pPr>
            <w:ins w:id="1584" w:author="JK " w:date="2024-01-22T16:23:00Z">
              <w:r>
                <w:t>Polarisation</w:t>
              </w:r>
            </w:ins>
          </w:p>
        </w:tc>
        <w:tc>
          <w:tcPr>
            <w:tcW w:w="1853" w:type="pct"/>
            <w:shd w:val="clear" w:color="auto" w:fill="auto"/>
            <w:tcPrChange w:id="1585" w:author="JK " w:date="2024-01-22T16:44:00Z">
              <w:tcPr>
                <w:tcW w:w="2833" w:type="pct"/>
                <w:gridSpan w:val="2"/>
                <w:shd w:val="clear" w:color="auto" w:fill="auto"/>
              </w:tcPr>
            </w:tcPrChange>
          </w:tcPr>
          <w:p w14:paraId="24163221" w14:textId="77777777" w:rsidR="00C83509" w:rsidRDefault="00C83509" w:rsidP="00402A1F">
            <w:pPr>
              <w:pStyle w:val="TAL"/>
              <w:rPr>
                <w:ins w:id="1586" w:author="JK " w:date="2024-01-22T16:23:00Z"/>
              </w:rPr>
            </w:pPr>
            <w:ins w:id="1587" w:author="JK " w:date="2024-01-22T16:45:00Z">
              <w:r>
                <w:rPr>
                  <w:lang w:eastAsia="zh-CN"/>
                </w:rPr>
                <w:t>Cir</w:t>
              </w:r>
            </w:ins>
            <w:ins w:id="1588" w:author="JK " w:date="2024-02-18T15:36:00Z">
              <w:r>
                <w:rPr>
                  <w:lang w:eastAsia="zh-CN"/>
                </w:rPr>
                <w:t>c</w:t>
              </w:r>
            </w:ins>
            <w:ins w:id="1589" w:author="JK " w:date="2024-01-22T16:45:00Z">
              <w:r>
                <w:rPr>
                  <w:lang w:eastAsia="zh-CN"/>
                </w:rPr>
                <w:t>ular</w:t>
              </w:r>
            </w:ins>
          </w:p>
        </w:tc>
        <w:tc>
          <w:tcPr>
            <w:tcW w:w="1764" w:type="pct"/>
            <w:tcPrChange w:id="1590" w:author="JK " w:date="2024-01-22T16:44:00Z">
              <w:tcPr>
                <w:tcW w:w="1" w:type="pct"/>
                <w:gridSpan w:val="2"/>
              </w:tcPr>
            </w:tcPrChange>
          </w:tcPr>
          <w:p w14:paraId="028DE93E" w14:textId="77777777" w:rsidR="00C83509" w:rsidRDefault="00C83509" w:rsidP="00402A1F">
            <w:pPr>
              <w:pStyle w:val="TAL"/>
              <w:rPr>
                <w:ins w:id="1591" w:author="JK " w:date="2024-01-22T16:23:00Z"/>
              </w:rPr>
            </w:pPr>
            <w:ins w:id="1592" w:author="JK " w:date="2024-01-22T16:45:00Z">
              <w:r>
                <w:rPr>
                  <w:lang w:eastAsia="zh-CN"/>
                </w:rPr>
                <w:t>Cir</w:t>
              </w:r>
            </w:ins>
            <w:ins w:id="1593" w:author="JK " w:date="2024-02-18T15:36:00Z">
              <w:r>
                <w:rPr>
                  <w:lang w:eastAsia="zh-CN"/>
                </w:rPr>
                <w:t>c</w:t>
              </w:r>
            </w:ins>
            <w:ins w:id="1594" w:author="JK " w:date="2024-01-22T16:45:00Z">
              <w:r>
                <w:rPr>
                  <w:lang w:eastAsia="zh-CN"/>
                </w:rPr>
                <w:t>ular</w:t>
              </w:r>
            </w:ins>
          </w:p>
        </w:tc>
      </w:tr>
      <w:tr w:rsidR="00C83509" w14:paraId="20BD4E6D" w14:textId="77777777" w:rsidTr="00402A1F">
        <w:trPr>
          <w:jc w:val="center"/>
          <w:ins w:id="1595" w:author="JK " w:date="2024-01-22T16:23:00Z"/>
          <w:trPrChange w:id="1596" w:author="JK " w:date="2024-01-22T16:44:00Z">
            <w:trPr>
              <w:jc w:val="center"/>
            </w:trPr>
          </w:trPrChange>
        </w:trPr>
        <w:tc>
          <w:tcPr>
            <w:tcW w:w="1383" w:type="pct"/>
            <w:shd w:val="clear" w:color="auto" w:fill="auto"/>
            <w:tcPrChange w:id="1597" w:author="JK " w:date="2024-01-22T16:44:00Z">
              <w:tcPr>
                <w:tcW w:w="2167" w:type="pct"/>
                <w:gridSpan w:val="2"/>
                <w:shd w:val="clear" w:color="auto" w:fill="auto"/>
              </w:tcPr>
            </w:tcPrChange>
          </w:tcPr>
          <w:p w14:paraId="54BE96B2" w14:textId="77777777" w:rsidR="00C83509" w:rsidRDefault="00C83509" w:rsidP="00402A1F">
            <w:pPr>
              <w:pStyle w:val="TAL"/>
              <w:rPr>
                <w:ins w:id="1598" w:author="JK " w:date="2024-01-22T16:23:00Z"/>
              </w:rPr>
            </w:pPr>
            <w:ins w:id="1599" w:author="JK " w:date="2024-01-22T16:23:00Z">
              <w:r>
                <w:t xml:space="preserve">Rx Antenna gain </w:t>
              </w:r>
            </w:ins>
          </w:p>
        </w:tc>
        <w:tc>
          <w:tcPr>
            <w:tcW w:w="1853" w:type="pct"/>
            <w:shd w:val="clear" w:color="auto" w:fill="auto"/>
            <w:tcPrChange w:id="1600" w:author="JK " w:date="2024-01-22T16:44:00Z">
              <w:tcPr>
                <w:tcW w:w="2833" w:type="pct"/>
                <w:gridSpan w:val="2"/>
                <w:shd w:val="clear" w:color="auto" w:fill="auto"/>
              </w:tcPr>
            </w:tcPrChange>
          </w:tcPr>
          <w:p w14:paraId="2EA81DAE" w14:textId="77777777" w:rsidR="00C83509" w:rsidRDefault="00C83509" w:rsidP="00402A1F">
            <w:pPr>
              <w:pStyle w:val="TAL"/>
              <w:rPr>
                <w:ins w:id="1601" w:author="JK " w:date="2024-01-22T16:23:00Z"/>
              </w:rPr>
            </w:pPr>
            <w:ins w:id="1602" w:author="JK " w:date="2024-01-22T16:25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BD]</w:t>
              </w:r>
            </w:ins>
          </w:p>
        </w:tc>
        <w:tc>
          <w:tcPr>
            <w:tcW w:w="1764" w:type="pct"/>
            <w:tcPrChange w:id="1603" w:author="JK " w:date="2024-01-22T16:44:00Z">
              <w:tcPr>
                <w:tcW w:w="1" w:type="pct"/>
                <w:gridSpan w:val="2"/>
              </w:tcPr>
            </w:tcPrChange>
          </w:tcPr>
          <w:p w14:paraId="02876F16" w14:textId="77777777" w:rsidR="00C83509" w:rsidRDefault="00C83509" w:rsidP="00402A1F">
            <w:pPr>
              <w:pStyle w:val="TAL"/>
              <w:rPr>
                <w:ins w:id="1604" w:author="JK " w:date="2024-01-22T16:23:00Z"/>
              </w:rPr>
            </w:pPr>
            <w:ins w:id="1605" w:author="JK " w:date="2024-01-22T16:25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BD]</w:t>
              </w:r>
            </w:ins>
          </w:p>
        </w:tc>
      </w:tr>
      <w:tr w:rsidR="00C83509" w14:paraId="2A967940" w14:textId="77777777" w:rsidTr="00402A1F">
        <w:trPr>
          <w:jc w:val="center"/>
          <w:ins w:id="1606" w:author="JK " w:date="2024-01-22T16:23:00Z"/>
          <w:trPrChange w:id="1607" w:author="JK " w:date="2024-01-22T16:44:00Z">
            <w:trPr>
              <w:jc w:val="center"/>
            </w:trPr>
          </w:trPrChange>
        </w:trPr>
        <w:tc>
          <w:tcPr>
            <w:tcW w:w="1383" w:type="pct"/>
            <w:shd w:val="clear" w:color="auto" w:fill="auto"/>
            <w:tcPrChange w:id="1608" w:author="JK " w:date="2024-01-22T16:44:00Z">
              <w:tcPr>
                <w:tcW w:w="2167" w:type="pct"/>
                <w:gridSpan w:val="2"/>
                <w:shd w:val="clear" w:color="auto" w:fill="auto"/>
              </w:tcPr>
            </w:tcPrChange>
          </w:tcPr>
          <w:p w14:paraId="19765E41" w14:textId="77777777" w:rsidR="00C83509" w:rsidRDefault="00C83509" w:rsidP="00402A1F">
            <w:pPr>
              <w:pStyle w:val="TAL"/>
              <w:rPr>
                <w:ins w:id="1609" w:author="JK " w:date="2024-01-22T16:23:00Z"/>
              </w:rPr>
            </w:pPr>
            <w:ins w:id="1610" w:author="JK " w:date="2024-01-22T16:23:00Z">
              <w:r>
                <w:t>Antenna temperature</w:t>
              </w:r>
            </w:ins>
          </w:p>
        </w:tc>
        <w:tc>
          <w:tcPr>
            <w:tcW w:w="1853" w:type="pct"/>
            <w:shd w:val="clear" w:color="auto" w:fill="auto"/>
            <w:tcPrChange w:id="1611" w:author="JK " w:date="2024-01-22T16:44:00Z">
              <w:tcPr>
                <w:tcW w:w="2833" w:type="pct"/>
                <w:gridSpan w:val="2"/>
                <w:shd w:val="clear" w:color="auto" w:fill="auto"/>
              </w:tcPr>
            </w:tcPrChange>
          </w:tcPr>
          <w:p w14:paraId="6D0AA5FF" w14:textId="77777777" w:rsidR="00C83509" w:rsidRDefault="00C83509" w:rsidP="00402A1F">
            <w:pPr>
              <w:pStyle w:val="TAL"/>
              <w:rPr>
                <w:ins w:id="1612" w:author="JK " w:date="2024-01-22T16:23:00Z"/>
              </w:rPr>
            </w:pPr>
            <w:ins w:id="1613" w:author="JK " w:date="2024-01-22T16:25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BD]</w:t>
              </w:r>
            </w:ins>
          </w:p>
        </w:tc>
        <w:tc>
          <w:tcPr>
            <w:tcW w:w="1764" w:type="pct"/>
            <w:tcPrChange w:id="1614" w:author="JK " w:date="2024-01-22T16:44:00Z">
              <w:tcPr>
                <w:tcW w:w="1" w:type="pct"/>
                <w:gridSpan w:val="2"/>
              </w:tcPr>
            </w:tcPrChange>
          </w:tcPr>
          <w:p w14:paraId="4C8F254B" w14:textId="77777777" w:rsidR="00C83509" w:rsidRDefault="00C83509" w:rsidP="00402A1F">
            <w:pPr>
              <w:pStyle w:val="TAL"/>
              <w:rPr>
                <w:ins w:id="1615" w:author="JK " w:date="2024-01-22T16:23:00Z"/>
              </w:rPr>
            </w:pPr>
            <w:ins w:id="1616" w:author="JK " w:date="2024-01-22T16:25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BD]</w:t>
              </w:r>
            </w:ins>
          </w:p>
        </w:tc>
      </w:tr>
      <w:tr w:rsidR="00C83509" w14:paraId="2C7993D0" w14:textId="77777777" w:rsidTr="00402A1F">
        <w:trPr>
          <w:jc w:val="center"/>
          <w:ins w:id="1617" w:author="JK " w:date="2024-01-22T16:23:00Z"/>
          <w:trPrChange w:id="1618" w:author="JK " w:date="2024-01-22T16:44:00Z">
            <w:trPr>
              <w:jc w:val="center"/>
            </w:trPr>
          </w:trPrChange>
        </w:trPr>
        <w:tc>
          <w:tcPr>
            <w:tcW w:w="1383" w:type="pct"/>
            <w:shd w:val="clear" w:color="auto" w:fill="auto"/>
            <w:tcPrChange w:id="1619" w:author="JK " w:date="2024-01-22T16:44:00Z">
              <w:tcPr>
                <w:tcW w:w="2167" w:type="pct"/>
                <w:gridSpan w:val="2"/>
                <w:shd w:val="clear" w:color="auto" w:fill="auto"/>
              </w:tcPr>
            </w:tcPrChange>
          </w:tcPr>
          <w:p w14:paraId="69B65F45" w14:textId="77777777" w:rsidR="00C83509" w:rsidRDefault="00C83509" w:rsidP="00402A1F">
            <w:pPr>
              <w:pStyle w:val="TAL"/>
              <w:rPr>
                <w:ins w:id="1620" w:author="JK " w:date="2024-01-22T16:23:00Z"/>
              </w:rPr>
            </w:pPr>
            <w:ins w:id="1621" w:author="JK " w:date="2024-01-22T16:23:00Z">
              <w:r>
                <w:t>Noise figure</w:t>
              </w:r>
            </w:ins>
            <w:ins w:id="1622" w:author="JK " w:date="2024-01-22T16:48:00Z">
              <w:r w:rsidRPr="00A60AD0">
                <w:rPr>
                  <w:vertAlign w:val="superscript"/>
                  <w:lang w:eastAsia="zh-CN"/>
                  <w:rPrChange w:id="1623" w:author="JK " w:date="2024-01-22T16:49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853" w:type="pct"/>
            <w:shd w:val="clear" w:color="auto" w:fill="auto"/>
            <w:tcPrChange w:id="1624" w:author="JK " w:date="2024-01-22T16:44:00Z">
              <w:tcPr>
                <w:tcW w:w="2833" w:type="pct"/>
                <w:gridSpan w:val="2"/>
                <w:shd w:val="clear" w:color="auto" w:fill="auto"/>
              </w:tcPr>
            </w:tcPrChange>
          </w:tcPr>
          <w:p w14:paraId="1471BDCD" w14:textId="77777777" w:rsidR="00C83509" w:rsidRDefault="00C83509" w:rsidP="00402A1F">
            <w:pPr>
              <w:pStyle w:val="TAL"/>
              <w:rPr>
                <w:ins w:id="1625" w:author="JK " w:date="2024-01-22T16:26:00Z"/>
                <w:lang w:eastAsia="zh-CN"/>
              </w:rPr>
            </w:pPr>
            <w:ins w:id="1626" w:author="JK " w:date="2024-01-22T16:26:00Z">
              <w:r>
                <w:rPr>
                  <w:lang w:eastAsia="zh-CN"/>
                </w:rPr>
                <w:t>2.5dB for GEO</w:t>
              </w:r>
            </w:ins>
          </w:p>
          <w:p w14:paraId="6A8B0BE1" w14:textId="77777777" w:rsidR="00C83509" w:rsidRDefault="00C83509" w:rsidP="00402A1F">
            <w:pPr>
              <w:pStyle w:val="TAL"/>
              <w:rPr>
                <w:ins w:id="1627" w:author="JK " w:date="2024-01-22T16:23:00Z"/>
              </w:rPr>
            </w:pPr>
            <w:ins w:id="1628" w:author="JK " w:date="2024-01-22T16:26:00Z">
              <w:r>
                <w:rPr>
                  <w:lang w:eastAsia="zh-CN"/>
                </w:rPr>
                <w:t>[2,5dB and 6dB for LEO]</w:t>
              </w:r>
            </w:ins>
          </w:p>
        </w:tc>
        <w:tc>
          <w:tcPr>
            <w:tcW w:w="1764" w:type="pct"/>
            <w:tcPrChange w:id="1629" w:author="JK " w:date="2024-01-22T16:44:00Z">
              <w:tcPr>
                <w:tcW w:w="1" w:type="pct"/>
                <w:gridSpan w:val="2"/>
              </w:tcPr>
            </w:tcPrChange>
          </w:tcPr>
          <w:p w14:paraId="7353AF98" w14:textId="77777777" w:rsidR="00C83509" w:rsidRDefault="00C83509" w:rsidP="00402A1F">
            <w:pPr>
              <w:pStyle w:val="TAL"/>
              <w:rPr>
                <w:ins w:id="1630" w:author="JK " w:date="2024-01-22T16:26:00Z"/>
                <w:lang w:eastAsia="zh-CN"/>
              </w:rPr>
            </w:pPr>
            <w:ins w:id="1631" w:author="JK " w:date="2024-01-22T16:26:00Z">
              <w:r>
                <w:rPr>
                  <w:lang w:eastAsia="zh-CN"/>
                </w:rPr>
                <w:t>2.5dB for GEO</w:t>
              </w:r>
            </w:ins>
          </w:p>
          <w:p w14:paraId="6C8459E5" w14:textId="77777777" w:rsidR="00C83509" w:rsidRDefault="00C83509" w:rsidP="00402A1F">
            <w:pPr>
              <w:pStyle w:val="TAL"/>
              <w:rPr>
                <w:ins w:id="1632" w:author="JK " w:date="2024-01-22T16:23:00Z"/>
              </w:rPr>
            </w:pPr>
            <w:ins w:id="1633" w:author="JK " w:date="2024-01-22T16:26:00Z">
              <w:r>
                <w:rPr>
                  <w:lang w:eastAsia="zh-CN"/>
                </w:rPr>
                <w:t>[2,5dB and 6dB for LEO]</w:t>
              </w:r>
            </w:ins>
          </w:p>
        </w:tc>
      </w:tr>
      <w:tr w:rsidR="00C83509" w14:paraId="703376D8" w14:textId="77777777" w:rsidTr="00402A1F">
        <w:trPr>
          <w:jc w:val="center"/>
          <w:ins w:id="1634" w:author="JK " w:date="2024-01-22T16:23:00Z"/>
          <w:trPrChange w:id="1635" w:author="JK " w:date="2024-01-22T16:44:00Z">
            <w:trPr>
              <w:jc w:val="center"/>
            </w:trPr>
          </w:trPrChange>
        </w:trPr>
        <w:tc>
          <w:tcPr>
            <w:tcW w:w="1383" w:type="pct"/>
            <w:shd w:val="clear" w:color="auto" w:fill="auto"/>
            <w:tcPrChange w:id="1636" w:author="JK " w:date="2024-01-22T16:44:00Z">
              <w:tcPr>
                <w:tcW w:w="2167" w:type="pct"/>
                <w:gridSpan w:val="2"/>
                <w:shd w:val="clear" w:color="auto" w:fill="auto"/>
              </w:tcPr>
            </w:tcPrChange>
          </w:tcPr>
          <w:p w14:paraId="4F286283" w14:textId="77777777" w:rsidR="00C83509" w:rsidRDefault="00C83509" w:rsidP="00402A1F">
            <w:pPr>
              <w:pStyle w:val="TAL"/>
              <w:rPr>
                <w:ins w:id="1637" w:author="JK " w:date="2024-01-22T16:23:00Z"/>
              </w:rPr>
            </w:pPr>
            <w:proofErr w:type="spellStart"/>
            <w:ins w:id="1638" w:author="JK " w:date="2024-01-22T16:23:00Z">
              <w:r>
                <w:t>Tx</w:t>
              </w:r>
              <w:proofErr w:type="spellEnd"/>
              <w:r>
                <w:t xml:space="preserve"> transmit power</w:t>
              </w:r>
            </w:ins>
          </w:p>
        </w:tc>
        <w:tc>
          <w:tcPr>
            <w:tcW w:w="1853" w:type="pct"/>
            <w:shd w:val="clear" w:color="auto" w:fill="auto"/>
            <w:tcPrChange w:id="1639" w:author="JK " w:date="2024-01-22T16:44:00Z">
              <w:tcPr>
                <w:tcW w:w="2833" w:type="pct"/>
                <w:gridSpan w:val="2"/>
                <w:shd w:val="clear" w:color="auto" w:fill="auto"/>
              </w:tcPr>
            </w:tcPrChange>
          </w:tcPr>
          <w:p w14:paraId="5B580E29" w14:textId="77777777" w:rsidR="00C83509" w:rsidRDefault="00C83509" w:rsidP="00402A1F">
            <w:pPr>
              <w:pStyle w:val="TAL"/>
              <w:rPr>
                <w:ins w:id="1640" w:author="JK " w:date="2024-01-22T16:23:00Z"/>
              </w:rPr>
            </w:pPr>
            <w:ins w:id="1641" w:author="JK " w:date="2024-01-22T16:25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BD]</w:t>
              </w:r>
            </w:ins>
          </w:p>
        </w:tc>
        <w:tc>
          <w:tcPr>
            <w:tcW w:w="1764" w:type="pct"/>
            <w:tcPrChange w:id="1642" w:author="JK " w:date="2024-01-22T16:44:00Z">
              <w:tcPr>
                <w:tcW w:w="1" w:type="pct"/>
                <w:gridSpan w:val="2"/>
              </w:tcPr>
            </w:tcPrChange>
          </w:tcPr>
          <w:p w14:paraId="5C241B2D" w14:textId="77777777" w:rsidR="00C83509" w:rsidRDefault="00C83509" w:rsidP="00402A1F">
            <w:pPr>
              <w:pStyle w:val="TAL"/>
              <w:rPr>
                <w:ins w:id="1643" w:author="JK " w:date="2024-01-22T16:23:00Z"/>
              </w:rPr>
            </w:pPr>
            <w:ins w:id="1644" w:author="JK " w:date="2024-01-22T16:25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BD]</w:t>
              </w:r>
            </w:ins>
          </w:p>
        </w:tc>
      </w:tr>
      <w:tr w:rsidR="00C83509" w14:paraId="3E66265C" w14:textId="77777777" w:rsidTr="00402A1F">
        <w:trPr>
          <w:jc w:val="center"/>
          <w:ins w:id="1645" w:author="JK " w:date="2024-01-22T16:23:00Z"/>
          <w:trPrChange w:id="1646" w:author="JK " w:date="2024-01-22T16:44:00Z">
            <w:trPr>
              <w:jc w:val="center"/>
            </w:trPr>
          </w:trPrChange>
        </w:trPr>
        <w:tc>
          <w:tcPr>
            <w:tcW w:w="1383" w:type="pct"/>
            <w:shd w:val="clear" w:color="auto" w:fill="auto"/>
            <w:tcPrChange w:id="1647" w:author="JK " w:date="2024-01-22T16:44:00Z">
              <w:tcPr>
                <w:tcW w:w="2167" w:type="pct"/>
                <w:gridSpan w:val="2"/>
                <w:shd w:val="clear" w:color="auto" w:fill="auto"/>
              </w:tcPr>
            </w:tcPrChange>
          </w:tcPr>
          <w:p w14:paraId="01633316" w14:textId="77777777" w:rsidR="00C83509" w:rsidRDefault="00C83509" w:rsidP="00402A1F">
            <w:pPr>
              <w:pStyle w:val="TAL"/>
              <w:rPr>
                <w:ins w:id="1648" w:author="JK " w:date="2024-01-22T16:23:00Z"/>
              </w:rPr>
            </w:pPr>
            <w:proofErr w:type="spellStart"/>
            <w:ins w:id="1649" w:author="JK " w:date="2024-01-22T16:23:00Z">
              <w:r>
                <w:t>Tx</w:t>
              </w:r>
              <w:proofErr w:type="spellEnd"/>
              <w:r>
                <w:t xml:space="preserve"> antenna gain</w:t>
              </w:r>
            </w:ins>
          </w:p>
        </w:tc>
        <w:tc>
          <w:tcPr>
            <w:tcW w:w="1853" w:type="pct"/>
            <w:shd w:val="clear" w:color="auto" w:fill="auto"/>
            <w:tcPrChange w:id="1650" w:author="JK " w:date="2024-01-22T16:44:00Z">
              <w:tcPr>
                <w:tcW w:w="2833" w:type="pct"/>
                <w:gridSpan w:val="2"/>
                <w:shd w:val="clear" w:color="auto" w:fill="auto"/>
              </w:tcPr>
            </w:tcPrChange>
          </w:tcPr>
          <w:p w14:paraId="55AB74C9" w14:textId="77777777" w:rsidR="00C83509" w:rsidRDefault="00C83509" w:rsidP="00402A1F">
            <w:pPr>
              <w:pStyle w:val="TAL"/>
              <w:rPr>
                <w:ins w:id="1651" w:author="JK " w:date="2024-01-22T16:23:00Z"/>
              </w:rPr>
            </w:pPr>
            <w:ins w:id="1652" w:author="JK " w:date="2024-01-22T16:25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BD]</w:t>
              </w:r>
            </w:ins>
          </w:p>
        </w:tc>
        <w:tc>
          <w:tcPr>
            <w:tcW w:w="1764" w:type="pct"/>
            <w:tcPrChange w:id="1653" w:author="JK " w:date="2024-01-22T16:44:00Z">
              <w:tcPr>
                <w:tcW w:w="1" w:type="pct"/>
                <w:gridSpan w:val="2"/>
              </w:tcPr>
            </w:tcPrChange>
          </w:tcPr>
          <w:p w14:paraId="2DAC19CA" w14:textId="77777777" w:rsidR="00C83509" w:rsidRDefault="00C83509" w:rsidP="00402A1F">
            <w:pPr>
              <w:pStyle w:val="TAL"/>
              <w:rPr>
                <w:ins w:id="1654" w:author="JK " w:date="2024-01-22T16:23:00Z"/>
              </w:rPr>
            </w:pPr>
            <w:ins w:id="1655" w:author="JK " w:date="2024-01-22T16:25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BD]</w:t>
              </w:r>
            </w:ins>
          </w:p>
        </w:tc>
      </w:tr>
      <w:tr w:rsidR="00C83509" w14:paraId="622C3CF8" w14:textId="77777777" w:rsidTr="00402A1F">
        <w:trPr>
          <w:jc w:val="center"/>
          <w:ins w:id="1656" w:author="JK " w:date="2024-01-22T16:45:00Z"/>
        </w:trPr>
        <w:tc>
          <w:tcPr>
            <w:tcW w:w="1383" w:type="pct"/>
            <w:shd w:val="clear" w:color="auto" w:fill="auto"/>
          </w:tcPr>
          <w:p w14:paraId="6FDA784D" w14:textId="77777777" w:rsidR="00C83509" w:rsidRDefault="00C83509" w:rsidP="00402A1F">
            <w:pPr>
              <w:pStyle w:val="TAL"/>
              <w:rPr>
                <w:ins w:id="1657" w:author="JK " w:date="2024-01-22T16:45:00Z"/>
                <w:lang w:eastAsia="zh-CN"/>
              </w:rPr>
            </w:pPr>
            <w:ins w:id="1658" w:author="JK " w:date="2024-01-22T16:4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ntenna elevation angle</w:t>
              </w:r>
            </w:ins>
            <w:ins w:id="1659" w:author="JK " w:date="2024-01-22T16:49:00Z">
              <w:r w:rsidRPr="00A60AD0">
                <w:rPr>
                  <w:vertAlign w:val="superscript"/>
                  <w:lang w:eastAsia="zh-CN"/>
                  <w:rPrChange w:id="1660" w:author="JK " w:date="2024-01-22T16:49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1853" w:type="pct"/>
            <w:shd w:val="clear" w:color="auto" w:fill="auto"/>
          </w:tcPr>
          <w:p w14:paraId="2B461CDB" w14:textId="77777777" w:rsidR="00C83509" w:rsidRDefault="00C83509" w:rsidP="00402A1F">
            <w:pPr>
              <w:pStyle w:val="TAL"/>
              <w:rPr>
                <w:ins w:id="1661" w:author="JK " w:date="2024-01-22T16:45:00Z"/>
                <w:lang w:eastAsia="zh-CN"/>
              </w:rPr>
            </w:pPr>
            <w:ins w:id="1662" w:author="JK " w:date="2024-01-22T16:46:00Z">
              <w:r>
                <w:rPr>
                  <w:lang w:eastAsia="zh-CN"/>
                </w:rPr>
                <w:t>25</w:t>
              </w:r>
            </w:ins>
            <w:ins w:id="1663" w:author="JK " w:date="2024-01-22T16:51:00Z">
              <w:r>
                <w:rPr>
                  <w:rFonts w:cs="Arial"/>
                  <w:lang w:eastAsia="zh-CN"/>
                </w:rPr>
                <w:t>˚</w:t>
              </w:r>
            </w:ins>
            <w:ins w:id="1664" w:author="JK " w:date="2024-01-22T16:46:00Z">
              <w:r>
                <w:rPr>
                  <w:lang w:eastAsia="zh-CN"/>
                </w:rPr>
                <w:t xml:space="preserve"> and 90</w:t>
              </w:r>
            </w:ins>
            <w:ins w:id="1665" w:author="JK " w:date="2024-01-22T16:51:00Z">
              <w:r>
                <w:rPr>
                  <w:rFonts w:cs="Arial"/>
                  <w:lang w:eastAsia="zh-CN"/>
                </w:rPr>
                <w:t>˚</w:t>
              </w:r>
            </w:ins>
            <w:ins w:id="1666" w:author="JK " w:date="2024-01-22T16:46:0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764" w:type="pct"/>
          </w:tcPr>
          <w:p w14:paraId="3BCDD334" w14:textId="77777777" w:rsidR="00C83509" w:rsidRDefault="00C83509" w:rsidP="00402A1F">
            <w:pPr>
              <w:pStyle w:val="TAL"/>
              <w:rPr>
                <w:ins w:id="1667" w:author="JK " w:date="2024-01-22T16:45:00Z"/>
                <w:lang w:eastAsia="zh-CN"/>
              </w:rPr>
            </w:pPr>
            <w:ins w:id="1668" w:author="JK " w:date="2024-01-22T16:51:00Z">
              <w:r>
                <w:rPr>
                  <w:lang w:eastAsia="zh-CN"/>
                </w:rPr>
                <w:t>25</w:t>
              </w:r>
              <w:r>
                <w:rPr>
                  <w:rFonts w:cs="Arial"/>
                  <w:lang w:eastAsia="zh-CN"/>
                </w:rPr>
                <w:t>˚</w:t>
              </w:r>
              <w:r>
                <w:rPr>
                  <w:lang w:eastAsia="zh-CN"/>
                </w:rPr>
                <w:t xml:space="preserve"> and 90</w:t>
              </w:r>
              <w:r>
                <w:rPr>
                  <w:rFonts w:cs="Arial"/>
                  <w:lang w:eastAsia="zh-CN"/>
                </w:rPr>
                <w:t>˚</w:t>
              </w:r>
              <w:r>
                <w:rPr>
                  <w:lang w:eastAsia="zh-CN"/>
                </w:rPr>
                <w:t xml:space="preserve"> </w:t>
              </w:r>
            </w:ins>
          </w:p>
        </w:tc>
      </w:tr>
      <w:tr w:rsidR="00C83509" w14:paraId="019C1650" w14:textId="77777777" w:rsidTr="00402A1F">
        <w:trPr>
          <w:jc w:val="center"/>
          <w:ins w:id="1669" w:author="JK " w:date="2024-01-22T16:49:00Z"/>
        </w:trPr>
        <w:tc>
          <w:tcPr>
            <w:tcW w:w="5000" w:type="pct"/>
            <w:gridSpan w:val="3"/>
            <w:shd w:val="clear" w:color="auto" w:fill="auto"/>
          </w:tcPr>
          <w:p w14:paraId="562BD015" w14:textId="77777777" w:rsidR="00C83509" w:rsidRDefault="00C83509" w:rsidP="00402A1F">
            <w:pPr>
              <w:pStyle w:val="TAN"/>
              <w:rPr>
                <w:ins w:id="1670" w:author="JK " w:date="2024-01-22T16:49:00Z"/>
              </w:rPr>
            </w:pPr>
            <w:ins w:id="1671" w:author="JK " w:date="2024-01-22T16:49:00Z">
              <w:r>
                <w:rPr>
                  <w:rFonts w:hint="eastAsia"/>
                </w:rPr>
                <w:t>N</w:t>
              </w:r>
              <w:r>
                <w:t>OTE</w:t>
              </w:r>
            </w:ins>
            <w:ins w:id="1672" w:author="JK " w:date="2024-01-22T16:50:00Z">
              <w:r>
                <w:t>1</w:t>
              </w:r>
            </w:ins>
            <w:ins w:id="1673" w:author="JK " w:date="2024-01-22T16:49:00Z">
              <w:r>
                <w:rPr>
                  <w:rFonts w:hint="eastAsia"/>
                </w:rPr>
                <w:t>:</w:t>
              </w:r>
              <w:r>
                <w:tab/>
              </w:r>
            </w:ins>
            <w:ins w:id="1674" w:author="JK " w:date="2024-01-22T16:50:00Z">
              <w:r>
                <w:t xml:space="preserve">The NF of 4dB is used for calibration.  </w:t>
              </w:r>
            </w:ins>
          </w:p>
          <w:p w14:paraId="69DA953C" w14:textId="77777777" w:rsidR="00C83509" w:rsidRPr="00A60AD0" w:rsidRDefault="00C83509">
            <w:pPr>
              <w:keepNext/>
              <w:keepLines/>
              <w:spacing w:after="0"/>
              <w:ind w:left="851" w:hanging="851"/>
              <w:rPr>
                <w:ins w:id="1675" w:author="JK " w:date="2024-01-22T16:49:00Z"/>
                <w:rPrChange w:id="1676" w:author="JK " w:date="2024-01-22T16:49:00Z">
                  <w:rPr>
                    <w:ins w:id="1677" w:author="JK " w:date="2024-01-22T16:49:00Z"/>
                    <w:lang w:eastAsia="zh-CN"/>
                  </w:rPr>
                </w:rPrChange>
              </w:rPr>
              <w:pPrChange w:id="1678" w:author="JK " w:date="2024-01-22T16:50:00Z">
                <w:pPr>
                  <w:pStyle w:val="TAL"/>
                </w:pPr>
              </w:pPrChange>
            </w:pPr>
            <w:ins w:id="1679" w:author="JK " w:date="2024-01-22T16:49:00Z">
              <w:r w:rsidRPr="00A60AD0">
                <w:rPr>
                  <w:rFonts w:ascii="Arial" w:hAnsi="Arial" w:hint="eastAsia"/>
                  <w:sz w:val="18"/>
                </w:rPr>
                <w:t>N</w:t>
              </w:r>
              <w:r w:rsidRPr="00A60AD0">
                <w:rPr>
                  <w:rFonts w:ascii="Arial" w:hAnsi="Arial"/>
                  <w:sz w:val="18"/>
                </w:rPr>
                <w:t>OTE</w:t>
              </w:r>
            </w:ins>
            <w:ins w:id="1680" w:author="JK " w:date="2024-01-22T16:50:00Z">
              <w:r>
                <w:rPr>
                  <w:rFonts w:ascii="Arial" w:hAnsi="Arial"/>
                  <w:sz w:val="18"/>
                </w:rPr>
                <w:t>2</w:t>
              </w:r>
            </w:ins>
            <w:ins w:id="1681" w:author="JK " w:date="2024-01-22T16:49:00Z">
              <w:r w:rsidRPr="00A60AD0">
                <w:rPr>
                  <w:rFonts w:ascii="Arial" w:hAnsi="Arial" w:hint="eastAsia"/>
                  <w:sz w:val="18"/>
                </w:rPr>
                <w:t>:</w:t>
              </w:r>
              <w:r w:rsidRPr="00A60AD0">
                <w:rPr>
                  <w:rFonts w:ascii="Arial" w:hAnsi="Arial"/>
                  <w:sz w:val="18"/>
                </w:rPr>
                <w:tab/>
              </w:r>
            </w:ins>
            <w:ins w:id="1682" w:author="JK " w:date="2024-01-22T16:50:00Z">
              <w:r>
                <w:rPr>
                  <w:rFonts w:ascii="Arial" w:hAnsi="Arial"/>
                  <w:sz w:val="18"/>
                </w:rPr>
                <w:t>30 and 90 degree are used for calibration.</w:t>
              </w:r>
            </w:ins>
          </w:p>
        </w:tc>
      </w:tr>
    </w:tbl>
    <w:p w14:paraId="5C10A3AC" w14:textId="77777777" w:rsidR="00C83509" w:rsidRDefault="00C83509">
      <w:pPr>
        <w:snapToGrid w:val="0"/>
        <w:rPr>
          <w:ins w:id="1683" w:author="JK " w:date="2024-01-22T18:09:00Z"/>
          <w:rFonts w:ascii="Arial" w:eastAsia="Times New Roman" w:hAnsi="Arial" w:cs="Arial"/>
          <w:sz w:val="24"/>
          <w:lang w:eastAsia="en-GB"/>
        </w:rPr>
        <w:pPrChange w:id="1684" w:author="JK " w:date="2024-01-22T16:27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</w:p>
    <w:p w14:paraId="0563E890" w14:textId="77777777" w:rsidR="00C83509" w:rsidRDefault="00C83509">
      <w:pPr>
        <w:snapToGrid w:val="0"/>
        <w:rPr>
          <w:ins w:id="1685" w:author="JK " w:date="2024-01-22T18:11:00Z"/>
          <w:rFonts w:eastAsia="宋体"/>
        </w:rPr>
        <w:pPrChange w:id="1686" w:author="JK " w:date="2024-01-22T16:27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687" w:author="JK " w:date="2024-01-22T18:09:00Z">
        <w:r w:rsidRPr="002C1E0D">
          <w:rPr>
            <w:rFonts w:eastAsia="宋体"/>
            <w:rPrChange w:id="1688" w:author="JK " w:date="2024-01-22T18:09:00Z">
              <w:rPr>
                <w:rFonts w:ascii="Arial" w:hAnsi="Arial" w:cs="Arial"/>
                <w:sz w:val="24"/>
                <w:lang w:eastAsia="zh-CN"/>
              </w:rPr>
            </w:rPrChange>
          </w:rPr>
          <w:t>The altitude</w:t>
        </w:r>
        <w:r>
          <w:rPr>
            <w:rFonts w:eastAsia="宋体"/>
          </w:rPr>
          <w:t>s</w:t>
        </w:r>
        <w:r w:rsidRPr="002C1E0D">
          <w:rPr>
            <w:rFonts w:eastAsia="宋体"/>
            <w:rPrChange w:id="1689" w:author="JK " w:date="2024-01-22T18:09:00Z">
              <w:rPr>
                <w:rFonts w:ascii="Arial" w:hAnsi="Arial" w:cs="Arial"/>
                <w:sz w:val="24"/>
                <w:lang w:eastAsia="zh-CN"/>
              </w:rPr>
            </w:rPrChange>
          </w:rPr>
          <w:t xml:space="preserve"> of </w:t>
        </w:r>
        <w:r>
          <w:rPr>
            <w:rFonts w:eastAsia="宋体"/>
          </w:rPr>
          <w:t>NTN UE for di</w:t>
        </w:r>
      </w:ins>
      <w:ins w:id="1690" w:author="JK " w:date="2024-01-22T18:10:00Z">
        <w:r>
          <w:rPr>
            <w:rFonts w:eastAsia="宋体"/>
          </w:rPr>
          <w:t xml:space="preserve">fferent use case are defined in Table </w:t>
        </w:r>
      </w:ins>
      <w:ins w:id="1691" w:author="JK " w:date="2024-01-24T16:32:00Z">
        <w:r>
          <w:rPr>
            <w:rFonts w:eastAsia="宋体"/>
          </w:rPr>
          <w:t>6a.2</w:t>
        </w:r>
      </w:ins>
      <w:ins w:id="1692" w:author="JK " w:date="2024-01-22T18:10:00Z">
        <w:r>
          <w:rPr>
            <w:rFonts w:eastAsia="宋体"/>
          </w:rPr>
          <w:t>.2.2-2</w:t>
        </w:r>
      </w:ins>
    </w:p>
    <w:p w14:paraId="64DD8A8B" w14:textId="77777777" w:rsidR="00C83509" w:rsidRDefault="00C83509" w:rsidP="00C83509">
      <w:pPr>
        <w:pStyle w:val="TH"/>
        <w:rPr>
          <w:ins w:id="1693" w:author="JK " w:date="2024-01-22T18:11:00Z"/>
        </w:rPr>
      </w:pPr>
      <w:ins w:id="1694" w:author="JK " w:date="2024-01-22T18:11:00Z">
        <w:r>
          <w:t>T</w:t>
        </w:r>
        <w:r>
          <w:rPr>
            <w:rFonts w:hint="eastAsia"/>
          </w:rPr>
          <w:t xml:space="preserve">able </w:t>
        </w:r>
      </w:ins>
      <w:ins w:id="1695" w:author="JK " w:date="2024-01-24T16:32:00Z">
        <w:r>
          <w:t>6a.2</w:t>
        </w:r>
      </w:ins>
      <w:ins w:id="1696" w:author="JK " w:date="2024-01-22T18:11:00Z">
        <w:r>
          <w:t>.2.2-3</w:t>
        </w:r>
        <w:r>
          <w:rPr>
            <w:noProof/>
          </w:rPr>
          <w:t>:</w:t>
        </w:r>
        <w:r>
          <w:t xml:space="preserve"> NTN UE altitude</w:t>
        </w:r>
      </w:ins>
    </w:p>
    <w:tbl>
      <w:tblPr>
        <w:tblStyle w:val="afa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2126"/>
        <w:gridCol w:w="1419"/>
        <w:gridCol w:w="1419"/>
        <w:gridCol w:w="1420"/>
      </w:tblGrid>
      <w:tr w:rsidR="00C83509" w14:paraId="0E928809" w14:textId="77777777" w:rsidTr="00402A1F">
        <w:trPr>
          <w:jc w:val="center"/>
          <w:ins w:id="1697" w:author="JK " w:date="2024-01-22T18:10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D31C" w14:textId="77777777" w:rsidR="00C83509" w:rsidRPr="002C1E0D" w:rsidRDefault="00C83509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1698" w:author="JK " w:date="2024-01-22T18:10:00Z"/>
                <w:rPrChange w:id="1699" w:author="JK " w:date="2024-01-22T18:10:00Z">
                  <w:rPr>
                    <w:ins w:id="1700" w:author="JK " w:date="2024-01-22T18:10:00Z"/>
                    <w:rFonts w:ascii="Times New Roman" w:hAnsi="Times New Roman"/>
                    <w:lang w:val="x-none" w:eastAsia="zh-CN"/>
                  </w:rPr>
                </w:rPrChange>
              </w:rPr>
              <w:pPrChange w:id="1701" w:author="JK " w:date="2024-01-22T18:10:00Z">
                <w:pPr>
                  <w:pStyle w:val="TAH"/>
                </w:pPr>
              </w:pPrChange>
            </w:pPr>
            <w:ins w:id="1702" w:author="JK " w:date="2024-01-22T18:10:00Z">
              <w:r w:rsidRPr="002C1E0D">
                <w:rPr>
                  <w:rPrChange w:id="1703" w:author="JK " w:date="2024-01-22T18:10:00Z">
                    <w:rPr>
                      <w:rFonts w:ascii="Times New Roman" w:hAnsi="Times New Roman"/>
                      <w:lang w:eastAsia="zh-CN"/>
                    </w:rPr>
                  </w:rPrChange>
                </w:rPr>
                <w:t>Use case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A021" w14:textId="77777777" w:rsidR="00C83509" w:rsidRPr="002C1E0D" w:rsidRDefault="00C83509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1704" w:author="JK " w:date="2024-01-22T18:10:00Z"/>
                <w:rPrChange w:id="1705" w:author="JK " w:date="2024-01-22T18:10:00Z">
                  <w:rPr>
                    <w:ins w:id="1706" w:author="JK " w:date="2024-01-22T18:10:00Z"/>
                    <w:rFonts w:ascii="Times New Roman" w:hAnsi="Times New Roman"/>
                    <w:lang w:eastAsia="zh-CN"/>
                  </w:rPr>
                </w:rPrChange>
              </w:rPr>
              <w:pPrChange w:id="1707" w:author="JK " w:date="2024-01-22T18:10:00Z">
                <w:pPr>
                  <w:pStyle w:val="TAH"/>
                </w:pPr>
              </w:pPrChange>
            </w:pPr>
            <w:ins w:id="1708" w:author="JK " w:date="2024-01-22T18:10:00Z">
              <w:r w:rsidRPr="002C1E0D">
                <w:rPr>
                  <w:rPrChange w:id="1709" w:author="JK " w:date="2024-01-22T18:10:00Z">
                    <w:rPr>
                      <w:rFonts w:ascii="Times New Roman" w:hAnsi="Times New Roman"/>
                      <w:lang w:eastAsia="zh-CN"/>
                    </w:rPr>
                  </w:rPrChange>
                </w:rPr>
                <w:t>Fixed VSAT (on roof)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6EC59" w14:textId="77777777" w:rsidR="00C83509" w:rsidRPr="002C1E0D" w:rsidRDefault="00C83509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1710" w:author="JK " w:date="2024-01-22T18:10:00Z"/>
                <w:rPrChange w:id="1711" w:author="JK " w:date="2024-01-22T18:10:00Z">
                  <w:rPr>
                    <w:ins w:id="1712" w:author="JK " w:date="2024-01-22T18:10:00Z"/>
                    <w:rFonts w:ascii="Times New Roman" w:hAnsi="Times New Roman"/>
                    <w:lang w:eastAsia="zh-CN"/>
                  </w:rPr>
                </w:rPrChange>
              </w:rPr>
              <w:pPrChange w:id="1713" w:author="JK " w:date="2024-01-22T18:10:00Z">
                <w:pPr>
                  <w:pStyle w:val="TAH"/>
                </w:pPr>
              </w:pPrChange>
            </w:pPr>
            <w:ins w:id="1714" w:author="JK " w:date="2024-01-22T18:10:00Z">
              <w:r w:rsidRPr="002C1E0D">
                <w:rPr>
                  <w:rPrChange w:id="1715" w:author="JK " w:date="2024-01-22T18:10:00Z">
                    <w:rPr>
                      <w:rFonts w:ascii="Times New Roman" w:hAnsi="Times New Roman"/>
                      <w:lang w:eastAsia="zh-CN"/>
                    </w:rPr>
                  </w:rPrChange>
                </w:rPr>
                <w:t>M-ESIM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14C9" w14:textId="77777777" w:rsidR="00C83509" w:rsidRPr="002C1E0D" w:rsidRDefault="00C83509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1716" w:author="JK " w:date="2024-01-22T18:10:00Z"/>
                <w:rPrChange w:id="1717" w:author="JK " w:date="2024-01-22T18:10:00Z">
                  <w:rPr>
                    <w:ins w:id="1718" w:author="JK " w:date="2024-01-22T18:10:00Z"/>
                    <w:rFonts w:ascii="Times New Roman" w:hAnsi="Times New Roman"/>
                    <w:lang w:eastAsia="zh-CN"/>
                  </w:rPr>
                </w:rPrChange>
              </w:rPr>
              <w:pPrChange w:id="1719" w:author="JK " w:date="2024-01-22T18:10:00Z">
                <w:pPr>
                  <w:pStyle w:val="TAH"/>
                </w:pPr>
              </w:pPrChange>
            </w:pPr>
            <w:ins w:id="1720" w:author="JK " w:date="2024-01-22T18:10:00Z">
              <w:r w:rsidRPr="002C1E0D">
                <w:rPr>
                  <w:rPrChange w:id="1721" w:author="JK " w:date="2024-01-22T18:10:00Z">
                    <w:rPr>
                      <w:rFonts w:ascii="Times New Roman" w:hAnsi="Times New Roman"/>
                      <w:lang w:eastAsia="zh-CN"/>
                    </w:rPr>
                  </w:rPrChange>
                </w:rPr>
                <w:t>A-ESIM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81FA3" w14:textId="77777777" w:rsidR="00C83509" w:rsidRPr="002C1E0D" w:rsidRDefault="00C83509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1722" w:author="JK " w:date="2024-01-22T18:10:00Z"/>
                <w:rPrChange w:id="1723" w:author="JK " w:date="2024-01-22T18:10:00Z">
                  <w:rPr>
                    <w:ins w:id="1724" w:author="JK " w:date="2024-01-22T18:10:00Z"/>
                    <w:rFonts w:ascii="Times New Roman" w:hAnsi="Times New Roman"/>
                    <w:lang w:eastAsia="zh-CN"/>
                  </w:rPr>
                </w:rPrChange>
              </w:rPr>
              <w:pPrChange w:id="1725" w:author="JK " w:date="2024-01-22T18:10:00Z">
                <w:pPr>
                  <w:pStyle w:val="TAH"/>
                </w:pPr>
              </w:pPrChange>
            </w:pPr>
            <w:ins w:id="1726" w:author="JK " w:date="2024-01-22T18:10:00Z">
              <w:r w:rsidRPr="002C1E0D">
                <w:rPr>
                  <w:rPrChange w:id="1727" w:author="JK " w:date="2024-01-22T18:10:00Z">
                    <w:rPr>
                      <w:rFonts w:ascii="Times New Roman" w:hAnsi="Times New Roman"/>
                      <w:lang w:eastAsia="zh-CN"/>
                    </w:rPr>
                  </w:rPrChange>
                </w:rPr>
                <w:t>L-ESIM</w:t>
              </w:r>
            </w:ins>
          </w:p>
        </w:tc>
      </w:tr>
      <w:tr w:rsidR="00C83509" w14:paraId="0E639F72" w14:textId="77777777" w:rsidTr="00402A1F">
        <w:trPr>
          <w:jc w:val="center"/>
          <w:ins w:id="1728" w:author="JK " w:date="2024-01-22T18:10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7040" w14:textId="77777777" w:rsidR="00C83509" w:rsidRDefault="00C83509">
            <w:pPr>
              <w:pStyle w:val="TAL"/>
              <w:rPr>
                <w:ins w:id="1729" w:author="JK " w:date="2024-01-22T18:10:00Z"/>
                <w:rFonts w:ascii="Times New Roman" w:hAnsi="Times New Roman"/>
                <w:lang w:eastAsia="zh-CN"/>
              </w:rPr>
              <w:pPrChange w:id="1730" w:author="JK " w:date="2024-01-22T18:10:00Z">
                <w:pPr>
                  <w:pStyle w:val="TAH"/>
                </w:pPr>
              </w:pPrChange>
            </w:pPr>
            <w:ins w:id="1731" w:author="JK " w:date="2024-01-22T18:10:00Z">
              <w:r w:rsidRPr="002C1E0D">
                <w:rPr>
                  <w:rPrChange w:id="1732" w:author="JK " w:date="2024-01-22T18:10:00Z">
                    <w:rPr>
                      <w:rFonts w:ascii="Times New Roman" w:hAnsi="Times New Roman"/>
                      <w:b w:val="0"/>
                      <w:lang w:eastAsia="zh-CN"/>
                    </w:rPr>
                  </w:rPrChange>
                </w:rPr>
                <w:t>Altitude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1CD2" w14:textId="77777777" w:rsidR="00C83509" w:rsidRPr="002C1E0D" w:rsidRDefault="00C83509">
            <w:pPr>
              <w:pStyle w:val="TAL"/>
              <w:jc w:val="center"/>
              <w:rPr>
                <w:ins w:id="1733" w:author="JK " w:date="2024-01-22T18:10:00Z"/>
                <w:rFonts w:eastAsiaTheme="minorEastAsia"/>
                <w:rPrChange w:id="1734" w:author="JK " w:date="2024-01-22T18:10:00Z">
                  <w:rPr>
                    <w:ins w:id="1735" w:author="JK " w:date="2024-01-22T18:10:00Z"/>
                    <w:rFonts w:ascii="Times New Roman" w:hAnsi="Times New Roman"/>
                    <w:lang w:eastAsia="zh-CN"/>
                  </w:rPr>
                </w:rPrChange>
              </w:rPr>
              <w:pPrChange w:id="1736" w:author="JK " w:date="2024-01-22T18:10:00Z">
                <w:pPr>
                  <w:pStyle w:val="TAC"/>
                </w:pPr>
              </w:pPrChange>
            </w:pPr>
            <w:ins w:id="1737" w:author="JK " w:date="2024-01-22T18:10:00Z">
              <w:r w:rsidRPr="002C1E0D">
                <w:rPr>
                  <w:rPrChange w:id="1738" w:author="JK " w:date="2024-01-22T18:10:00Z">
                    <w:rPr>
                      <w:rFonts w:ascii="Times New Roman" w:hAnsi="Times New Roman"/>
                      <w:lang w:eastAsia="zh-CN"/>
                    </w:rPr>
                  </w:rPrChange>
                </w:rPr>
                <w:t>22.5m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6866" w14:textId="77777777" w:rsidR="00C83509" w:rsidRPr="002C1E0D" w:rsidRDefault="00C83509">
            <w:pPr>
              <w:pStyle w:val="TAL"/>
              <w:jc w:val="center"/>
              <w:rPr>
                <w:ins w:id="1739" w:author="JK " w:date="2024-01-22T18:10:00Z"/>
                <w:rFonts w:eastAsiaTheme="minorEastAsia"/>
                <w:rPrChange w:id="1740" w:author="JK " w:date="2024-01-22T18:10:00Z">
                  <w:rPr>
                    <w:ins w:id="1741" w:author="JK " w:date="2024-01-22T18:10:00Z"/>
                    <w:rFonts w:ascii="Times New Roman" w:hAnsi="Times New Roman"/>
                    <w:lang w:eastAsia="zh-CN"/>
                  </w:rPr>
                </w:rPrChange>
              </w:rPr>
              <w:pPrChange w:id="1742" w:author="JK " w:date="2024-01-22T18:10:00Z">
                <w:pPr>
                  <w:pStyle w:val="TAC"/>
                </w:pPr>
              </w:pPrChange>
            </w:pPr>
            <w:ins w:id="1743" w:author="JK " w:date="2024-01-22T18:10:00Z">
              <w:r w:rsidRPr="002C1E0D">
                <w:rPr>
                  <w:rPrChange w:id="1744" w:author="JK " w:date="2024-01-22T18:10:00Z">
                    <w:rPr>
                      <w:rFonts w:ascii="Times New Roman" w:hAnsi="Times New Roman"/>
                      <w:lang w:eastAsia="zh-CN"/>
                    </w:rPr>
                  </w:rPrChange>
                </w:rPr>
                <w:t>22.5m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BEF2A" w14:textId="77777777" w:rsidR="00C83509" w:rsidRPr="002C1E0D" w:rsidRDefault="00C83509">
            <w:pPr>
              <w:pStyle w:val="TAL"/>
              <w:jc w:val="center"/>
              <w:rPr>
                <w:ins w:id="1745" w:author="JK " w:date="2024-01-22T18:10:00Z"/>
                <w:rFonts w:eastAsiaTheme="minorEastAsia"/>
                <w:rPrChange w:id="1746" w:author="JK " w:date="2024-01-22T18:10:00Z">
                  <w:rPr>
                    <w:ins w:id="1747" w:author="JK " w:date="2024-01-22T18:10:00Z"/>
                    <w:rFonts w:ascii="Times New Roman" w:hAnsi="Times New Roman"/>
                    <w:lang w:eastAsia="zh-CN"/>
                  </w:rPr>
                </w:rPrChange>
              </w:rPr>
              <w:pPrChange w:id="1748" w:author="JK " w:date="2024-01-22T18:10:00Z">
                <w:pPr>
                  <w:pStyle w:val="TAC"/>
                </w:pPr>
              </w:pPrChange>
            </w:pPr>
            <w:ins w:id="1749" w:author="JK " w:date="2024-01-22T18:10:00Z">
              <w:r w:rsidRPr="002C1E0D">
                <w:rPr>
                  <w:rPrChange w:id="1750" w:author="JK " w:date="2024-01-22T18:10:00Z">
                    <w:rPr>
                      <w:rFonts w:ascii="Times New Roman" w:hAnsi="Times New Roman"/>
                      <w:lang w:eastAsia="zh-CN"/>
                    </w:rPr>
                  </w:rPrChange>
                </w:rPr>
                <w:t>3-14km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2FD7E" w14:textId="77777777" w:rsidR="00C83509" w:rsidRPr="002C1E0D" w:rsidRDefault="00C83509">
            <w:pPr>
              <w:pStyle w:val="TAL"/>
              <w:jc w:val="center"/>
              <w:rPr>
                <w:ins w:id="1751" w:author="JK " w:date="2024-01-22T18:10:00Z"/>
                <w:rFonts w:eastAsiaTheme="minorEastAsia"/>
                <w:rPrChange w:id="1752" w:author="JK " w:date="2024-01-22T18:10:00Z">
                  <w:rPr>
                    <w:ins w:id="1753" w:author="JK " w:date="2024-01-22T18:10:00Z"/>
                    <w:rFonts w:ascii="Times New Roman" w:hAnsi="Times New Roman"/>
                    <w:lang w:eastAsia="zh-CN"/>
                  </w:rPr>
                </w:rPrChange>
              </w:rPr>
              <w:pPrChange w:id="1754" w:author="JK " w:date="2024-01-22T18:10:00Z">
                <w:pPr>
                  <w:pStyle w:val="TAC"/>
                </w:pPr>
              </w:pPrChange>
            </w:pPr>
            <w:ins w:id="1755" w:author="JK " w:date="2024-01-22T18:10:00Z">
              <w:r w:rsidRPr="002C1E0D">
                <w:rPr>
                  <w:rPrChange w:id="1756" w:author="JK " w:date="2024-01-22T18:10:00Z">
                    <w:rPr>
                      <w:rFonts w:ascii="Times New Roman" w:hAnsi="Times New Roman"/>
                      <w:lang w:eastAsia="zh-CN"/>
                    </w:rPr>
                  </w:rPrChange>
                </w:rPr>
                <w:t>1.5m</w:t>
              </w:r>
            </w:ins>
          </w:p>
        </w:tc>
      </w:tr>
    </w:tbl>
    <w:p w14:paraId="1EE895A2" w14:textId="77777777" w:rsidR="00C83509" w:rsidRDefault="00C83509">
      <w:pPr>
        <w:snapToGrid w:val="0"/>
        <w:rPr>
          <w:ins w:id="1757" w:author="JK " w:date="2024-01-22T16:02:00Z"/>
          <w:rFonts w:ascii="Arial" w:eastAsia="Times New Roman" w:hAnsi="Arial" w:cs="Arial"/>
          <w:sz w:val="24"/>
          <w:lang w:eastAsia="en-GB"/>
        </w:rPr>
        <w:pPrChange w:id="1758" w:author="JK " w:date="2024-01-22T16:27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</w:p>
    <w:p w14:paraId="5BC12AB0" w14:textId="77777777" w:rsidR="00C83509" w:rsidRDefault="00C83509" w:rsidP="00C835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759" w:author="JK " w:date="2024-01-22T16:02:00Z"/>
          <w:rFonts w:ascii="Arial" w:eastAsia="Times New Roman" w:hAnsi="Arial" w:cs="Arial"/>
          <w:sz w:val="24"/>
          <w:lang w:eastAsia="en-GB"/>
        </w:rPr>
      </w:pPr>
      <w:ins w:id="1760" w:author="JK " w:date="2024-01-24T16:32:00Z">
        <w:r>
          <w:rPr>
            <w:rFonts w:ascii="Arial" w:eastAsia="Times New Roman" w:hAnsi="Arial" w:cs="Arial"/>
            <w:sz w:val="24"/>
            <w:lang w:eastAsia="en-GB"/>
          </w:rPr>
          <w:t>6a.2</w:t>
        </w:r>
      </w:ins>
      <w:ins w:id="1761" w:author="JK " w:date="2024-01-22T16:02:00Z">
        <w:r w:rsidRPr="00CA6434">
          <w:rPr>
            <w:rFonts w:ascii="Arial" w:eastAsia="Times New Roman" w:hAnsi="Arial" w:cs="Arial"/>
            <w:sz w:val="24"/>
            <w:lang w:eastAsia="en-GB"/>
          </w:rPr>
          <w:t>.</w:t>
        </w:r>
        <w:r>
          <w:rPr>
            <w:rFonts w:ascii="Arial" w:eastAsia="Times New Roman" w:hAnsi="Arial" w:cs="Arial"/>
            <w:sz w:val="24"/>
            <w:lang w:eastAsia="en-GB"/>
          </w:rPr>
          <w:t>2</w:t>
        </w:r>
        <w:r w:rsidRPr="00CA6434">
          <w:rPr>
            <w:rFonts w:ascii="Arial" w:eastAsia="Times New Roman" w:hAnsi="Arial" w:cs="Arial"/>
            <w:sz w:val="24"/>
            <w:lang w:eastAsia="en-GB"/>
          </w:rPr>
          <w:t>.</w:t>
        </w:r>
        <w:r>
          <w:rPr>
            <w:rFonts w:ascii="Arial" w:eastAsia="Times New Roman" w:hAnsi="Arial" w:cs="Arial"/>
            <w:sz w:val="24"/>
            <w:lang w:eastAsia="en-GB"/>
          </w:rPr>
          <w:t>3</w:t>
        </w:r>
        <w:r w:rsidRPr="00CA6434">
          <w:rPr>
            <w:rFonts w:ascii="Arial" w:eastAsia="Times New Roman" w:hAnsi="Arial" w:cs="Arial"/>
            <w:sz w:val="24"/>
            <w:lang w:eastAsia="en-GB"/>
          </w:rPr>
          <w:tab/>
        </w:r>
        <w:r>
          <w:rPr>
            <w:rFonts w:ascii="Arial" w:eastAsia="Times New Roman" w:hAnsi="Arial" w:cs="Arial"/>
            <w:sz w:val="24"/>
            <w:lang w:eastAsia="en-GB"/>
          </w:rPr>
          <w:t>Void</w:t>
        </w:r>
      </w:ins>
    </w:p>
    <w:p w14:paraId="1C8F7CAE" w14:textId="77777777" w:rsidR="00C83509" w:rsidRDefault="00C83509" w:rsidP="00C835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762" w:author="JK " w:date="2024-01-22T16:02:00Z"/>
          <w:rFonts w:ascii="Arial" w:eastAsia="Times New Roman" w:hAnsi="Arial" w:cs="Arial"/>
          <w:sz w:val="24"/>
          <w:lang w:eastAsia="en-GB"/>
        </w:rPr>
      </w:pPr>
      <w:ins w:id="1763" w:author="JK " w:date="2024-01-24T16:32:00Z">
        <w:r>
          <w:rPr>
            <w:rFonts w:ascii="Arial" w:eastAsia="Times New Roman" w:hAnsi="Arial" w:cs="Arial"/>
            <w:sz w:val="24"/>
            <w:lang w:eastAsia="en-GB"/>
          </w:rPr>
          <w:t>6a.2</w:t>
        </w:r>
      </w:ins>
      <w:ins w:id="1764" w:author="JK " w:date="2024-01-22T16:02:00Z">
        <w:r w:rsidRPr="00CA6434">
          <w:rPr>
            <w:rFonts w:ascii="Arial" w:eastAsia="Times New Roman" w:hAnsi="Arial" w:cs="Arial"/>
            <w:sz w:val="24"/>
            <w:lang w:eastAsia="en-GB"/>
          </w:rPr>
          <w:t>.</w:t>
        </w:r>
        <w:r>
          <w:rPr>
            <w:rFonts w:ascii="Arial" w:eastAsia="Times New Roman" w:hAnsi="Arial" w:cs="Arial"/>
            <w:sz w:val="24"/>
            <w:lang w:eastAsia="en-GB"/>
          </w:rPr>
          <w:t>2</w:t>
        </w:r>
        <w:r w:rsidRPr="00CA6434">
          <w:rPr>
            <w:rFonts w:ascii="Arial" w:eastAsia="Times New Roman" w:hAnsi="Arial" w:cs="Arial"/>
            <w:sz w:val="24"/>
            <w:lang w:eastAsia="en-GB"/>
          </w:rPr>
          <w:t>.</w:t>
        </w:r>
        <w:r>
          <w:rPr>
            <w:rFonts w:ascii="Arial" w:eastAsia="Times New Roman" w:hAnsi="Arial" w:cs="Arial"/>
            <w:sz w:val="24"/>
            <w:lang w:eastAsia="en-GB"/>
          </w:rPr>
          <w:t>4</w:t>
        </w:r>
        <w:r w:rsidRPr="00CA6434">
          <w:rPr>
            <w:rFonts w:ascii="Arial" w:eastAsia="Times New Roman" w:hAnsi="Arial" w:cs="Arial"/>
            <w:sz w:val="24"/>
            <w:lang w:eastAsia="en-GB"/>
          </w:rPr>
          <w:tab/>
        </w:r>
        <w:r>
          <w:rPr>
            <w:rFonts w:ascii="Arial" w:eastAsia="Times New Roman" w:hAnsi="Arial" w:cs="Arial"/>
            <w:sz w:val="24"/>
            <w:lang w:eastAsia="en-GB"/>
          </w:rPr>
          <w:t>TN parameters</w:t>
        </w:r>
      </w:ins>
    </w:p>
    <w:p w14:paraId="47AED16A" w14:textId="77777777" w:rsidR="00C83509" w:rsidRPr="007B0BFB" w:rsidRDefault="00C83509" w:rsidP="00C83509">
      <w:pPr>
        <w:overflowPunct w:val="0"/>
        <w:autoSpaceDE w:val="0"/>
        <w:autoSpaceDN w:val="0"/>
        <w:adjustRightInd w:val="0"/>
        <w:snapToGrid w:val="0"/>
        <w:textAlignment w:val="baseline"/>
        <w:rPr>
          <w:ins w:id="1765" w:author="JK " w:date="2024-01-22T16:27:00Z"/>
          <w:rFonts w:eastAsia="宋体"/>
          <w:lang w:eastAsia="en-GB"/>
        </w:rPr>
      </w:pPr>
      <w:ins w:id="1766" w:author="JK " w:date="2024-01-22T16:27:00Z">
        <w:r w:rsidRPr="007B0BFB">
          <w:rPr>
            <w:rFonts w:eastAsia="宋体"/>
            <w:lang w:eastAsia="en-GB"/>
          </w:rPr>
          <w:t xml:space="preserve">TN parameters for co-existence study are given </w:t>
        </w:r>
        <w:r w:rsidRPr="007B0BFB">
          <w:rPr>
            <w:rFonts w:eastAsia="宋体" w:hint="eastAsia"/>
            <w:lang w:eastAsia="en-GB"/>
          </w:rPr>
          <w:t>in</w:t>
        </w:r>
        <w:r w:rsidRPr="007B0BFB">
          <w:rPr>
            <w:rFonts w:eastAsia="宋体"/>
            <w:lang w:eastAsia="en-GB"/>
          </w:rPr>
          <w:t xml:space="preserve"> Table </w:t>
        </w:r>
      </w:ins>
      <w:ins w:id="1767" w:author="JK " w:date="2024-01-24T16:32:00Z">
        <w:r>
          <w:rPr>
            <w:rFonts w:eastAsia="宋体"/>
            <w:lang w:eastAsia="en-GB"/>
          </w:rPr>
          <w:t>6a.2</w:t>
        </w:r>
      </w:ins>
      <w:ins w:id="1768" w:author="JK " w:date="2024-01-22T16:27:00Z">
        <w:r>
          <w:rPr>
            <w:rFonts w:eastAsia="宋体"/>
            <w:lang w:eastAsia="en-GB"/>
          </w:rPr>
          <w:t>.2.4-1</w:t>
        </w:r>
      </w:ins>
      <w:ins w:id="1769" w:author="JK " w:date="2024-01-22T16:28:00Z">
        <w:r>
          <w:rPr>
            <w:rFonts w:eastAsia="宋体"/>
            <w:lang w:eastAsia="en-GB"/>
          </w:rPr>
          <w:t xml:space="preserve"> and</w:t>
        </w:r>
      </w:ins>
      <w:ins w:id="1770" w:author="JK " w:date="2024-01-22T16:27:00Z">
        <w:r w:rsidRPr="007B0BFB">
          <w:rPr>
            <w:rFonts w:eastAsia="宋体"/>
            <w:lang w:eastAsia="en-GB"/>
          </w:rPr>
          <w:t xml:space="preserve"> </w:t>
        </w:r>
      </w:ins>
      <w:ins w:id="1771" w:author="JK " w:date="2024-01-24T16:32:00Z">
        <w:r>
          <w:rPr>
            <w:rFonts w:eastAsia="宋体"/>
            <w:lang w:eastAsia="en-GB"/>
          </w:rPr>
          <w:t>6a.2</w:t>
        </w:r>
      </w:ins>
      <w:ins w:id="1772" w:author="JK " w:date="2024-01-22T16:27:00Z">
        <w:r w:rsidRPr="007B0BFB">
          <w:rPr>
            <w:rFonts w:eastAsia="宋体"/>
            <w:lang w:eastAsia="en-GB"/>
          </w:rPr>
          <w:t>.2.4-2.</w:t>
        </w:r>
      </w:ins>
    </w:p>
    <w:p w14:paraId="18A49DD0" w14:textId="77777777" w:rsidR="00C83509" w:rsidRDefault="00C83509" w:rsidP="00C83509">
      <w:pPr>
        <w:pStyle w:val="TH"/>
        <w:rPr>
          <w:ins w:id="1773" w:author="JK " w:date="2024-01-22T16:29:00Z"/>
        </w:rPr>
      </w:pPr>
      <w:ins w:id="1774" w:author="JK " w:date="2024-01-22T16:29:00Z">
        <w:r>
          <w:lastRenderedPageBreak/>
          <w:t xml:space="preserve">Table </w:t>
        </w:r>
      </w:ins>
      <w:ins w:id="1775" w:author="JK " w:date="2024-01-24T16:32:00Z">
        <w:r>
          <w:t>6a.2</w:t>
        </w:r>
      </w:ins>
      <w:ins w:id="1776" w:author="JK " w:date="2024-01-22T16:29:00Z">
        <w:r>
          <w:t>.2.4-1</w:t>
        </w:r>
        <w:r>
          <w:rPr>
            <w:noProof/>
          </w:rPr>
          <w:t>:</w:t>
        </w:r>
        <w:r>
          <w:t xml:space="preserve"> Simulation assumptions of TN NR</w:t>
        </w:r>
      </w:ins>
    </w:p>
    <w:tbl>
      <w:tblPr>
        <w:tblStyle w:val="13"/>
        <w:tblW w:w="3899" w:type="pct"/>
        <w:jc w:val="center"/>
        <w:tblLook w:val="04A0" w:firstRow="1" w:lastRow="0" w:firstColumn="1" w:lastColumn="0" w:noHBand="0" w:noVBand="1"/>
        <w:tblPrChange w:id="1777" w:author="JK " w:date="2024-01-22T16:38:00Z">
          <w:tblPr>
            <w:tblStyle w:val="13"/>
            <w:tblW w:w="4331" w:type="pct"/>
            <w:jc w:val="center"/>
            <w:tblLook w:val="04A0" w:firstRow="1" w:lastRow="0" w:firstColumn="1" w:lastColumn="0" w:noHBand="0" w:noVBand="1"/>
          </w:tblPr>
        </w:tblPrChange>
      </w:tblPr>
      <w:tblGrid>
        <w:gridCol w:w="3538"/>
        <w:gridCol w:w="3971"/>
        <w:tblGridChange w:id="1778">
          <w:tblGrid>
            <w:gridCol w:w="3539"/>
            <w:gridCol w:w="2401"/>
          </w:tblGrid>
        </w:tblGridChange>
      </w:tblGrid>
      <w:tr w:rsidR="00C83509" w14:paraId="3A24D330" w14:textId="77777777" w:rsidTr="00402A1F">
        <w:trPr>
          <w:jc w:val="center"/>
          <w:ins w:id="1779" w:author="JK " w:date="2024-01-22T16:29:00Z"/>
          <w:trPrChange w:id="1780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1781" w:author="JK " w:date="2024-01-22T16:38:00Z">
              <w:tcPr>
                <w:tcW w:w="2121" w:type="pct"/>
                <w:vAlign w:val="center"/>
              </w:tcPr>
            </w:tcPrChange>
          </w:tcPr>
          <w:p w14:paraId="7E46E0EB" w14:textId="77777777" w:rsidR="00C83509" w:rsidRDefault="00C83509" w:rsidP="00402A1F">
            <w:pPr>
              <w:pStyle w:val="TAL"/>
              <w:rPr>
                <w:ins w:id="1782" w:author="JK " w:date="2024-01-22T16:30:00Z"/>
              </w:rPr>
            </w:pPr>
            <w:ins w:id="1783" w:author="JK " w:date="2024-01-22T16:37:00Z">
              <w:r>
                <w:rPr>
                  <w:rFonts w:eastAsiaTheme="minorEastAsia"/>
                  <w:szCs w:val="15"/>
                </w:rPr>
                <w:t>Carrier frequency in GHz</w:t>
              </w:r>
            </w:ins>
          </w:p>
        </w:tc>
        <w:tc>
          <w:tcPr>
            <w:tcW w:w="2644" w:type="pct"/>
            <w:tcPrChange w:id="1784" w:author="JK " w:date="2024-01-22T16:38:00Z">
              <w:tcPr>
                <w:tcW w:w="1439" w:type="pct"/>
                <w:vAlign w:val="center"/>
              </w:tcPr>
            </w:tcPrChange>
          </w:tcPr>
          <w:p w14:paraId="002F8598" w14:textId="77777777" w:rsidR="00C83509" w:rsidRDefault="00C83509">
            <w:pPr>
              <w:pStyle w:val="TAL"/>
              <w:jc w:val="center"/>
              <w:rPr>
                <w:ins w:id="1785" w:author="JK " w:date="2024-01-22T16:32:00Z"/>
              </w:rPr>
              <w:pPrChange w:id="1786" w:author="JK " w:date="2024-01-22T17:32:00Z">
                <w:pPr>
                  <w:pStyle w:val="TAL"/>
                </w:pPr>
              </w:pPrChange>
            </w:pPr>
            <w:ins w:id="1787" w:author="JK " w:date="2024-01-22T16:38:00Z">
              <w:r w:rsidRPr="004D0A94">
                <w:t>27</w:t>
              </w:r>
            </w:ins>
          </w:p>
        </w:tc>
      </w:tr>
      <w:tr w:rsidR="00C83509" w14:paraId="3FB58186" w14:textId="77777777" w:rsidTr="00402A1F">
        <w:trPr>
          <w:jc w:val="center"/>
          <w:ins w:id="1788" w:author="JK " w:date="2024-01-22T16:29:00Z"/>
          <w:trPrChange w:id="1789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1790" w:author="JK " w:date="2024-01-22T16:38:00Z">
              <w:tcPr>
                <w:tcW w:w="2121" w:type="pct"/>
                <w:vAlign w:val="center"/>
              </w:tcPr>
            </w:tcPrChange>
          </w:tcPr>
          <w:p w14:paraId="31C6B068" w14:textId="77777777" w:rsidR="00C83509" w:rsidRDefault="00C83509" w:rsidP="00402A1F">
            <w:pPr>
              <w:pStyle w:val="TAL"/>
              <w:rPr>
                <w:ins w:id="1791" w:author="JK " w:date="2024-01-22T16:30:00Z"/>
              </w:rPr>
            </w:pPr>
            <w:ins w:id="1792" w:author="JK " w:date="2024-01-22T16:37:00Z">
              <w:r>
                <w:rPr>
                  <w:rFonts w:eastAsiaTheme="minorEastAsia"/>
                  <w:szCs w:val="15"/>
                </w:rPr>
                <w:t>Size of each nominal channel BW in MHz</w:t>
              </w:r>
            </w:ins>
          </w:p>
        </w:tc>
        <w:tc>
          <w:tcPr>
            <w:tcW w:w="2644" w:type="pct"/>
            <w:tcPrChange w:id="1793" w:author="JK " w:date="2024-01-22T16:38:00Z">
              <w:tcPr>
                <w:tcW w:w="1439" w:type="pct"/>
                <w:vAlign w:val="center"/>
              </w:tcPr>
            </w:tcPrChange>
          </w:tcPr>
          <w:p w14:paraId="2E6A5116" w14:textId="77777777" w:rsidR="00C83509" w:rsidRDefault="00C83509">
            <w:pPr>
              <w:pStyle w:val="TAL"/>
              <w:jc w:val="center"/>
              <w:rPr>
                <w:ins w:id="1794" w:author="JK " w:date="2024-01-22T16:32:00Z"/>
              </w:rPr>
              <w:pPrChange w:id="1795" w:author="JK " w:date="2024-01-22T17:32:00Z">
                <w:pPr>
                  <w:pStyle w:val="TAL"/>
                </w:pPr>
              </w:pPrChange>
            </w:pPr>
            <w:ins w:id="1796" w:author="JK " w:date="2024-01-22T16:38:00Z">
              <w:r w:rsidRPr="004D0A94">
                <w:t>200</w:t>
              </w:r>
            </w:ins>
          </w:p>
        </w:tc>
      </w:tr>
      <w:tr w:rsidR="00C83509" w14:paraId="772222EB" w14:textId="77777777" w:rsidTr="00402A1F">
        <w:trPr>
          <w:jc w:val="center"/>
          <w:ins w:id="1797" w:author="JK " w:date="2024-01-22T16:29:00Z"/>
          <w:trPrChange w:id="1798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1799" w:author="JK " w:date="2024-01-22T16:38:00Z">
              <w:tcPr>
                <w:tcW w:w="2121" w:type="pct"/>
                <w:vAlign w:val="center"/>
              </w:tcPr>
            </w:tcPrChange>
          </w:tcPr>
          <w:p w14:paraId="3136C4ED" w14:textId="77777777" w:rsidR="00C83509" w:rsidRDefault="00C83509" w:rsidP="00402A1F">
            <w:pPr>
              <w:pStyle w:val="TAL"/>
              <w:rPr>
                <w:ins w:id="1800" w:author="JK " w:date="2024-01-22T16:30:00Z"/>
              </w:rPr>
            </w:pPr>
            <w:ins w:id="1801" w:author="JK " w:date="2024-01-22T16:37:00Z">
              <w:r>
                <w:rPr>
                  <w:rFonts w:eastAsiaTheme="minorEastAsia"/>
                  <w:szCs w:val="15"/>
                </w:rPr>
                <w:t>Transmission bandwidth in MHz</w:t>
              </w:r>
            </w:ins>
          </w:p>
        </w:tc>
        <w:tc>
          <w:tcPr>
            <w:tcW w:w="2644" w:type="pct"/>
            <w:tcPrChange w:id="1802" w:author="JK " w:date="2024-01-22T16:38:00Z">
              <w:tcPr>
                <w:tcW w:w="1439" w:type="pct"/>
                <w:vAlign w:val="center"/>
              </w:tcPr>
            </w:tcPrChange>
          </w:tcPr>
          <w:p w14:paraId="1D2D8A5F" w14:textId="77777777" w:rsidR="00C83509" w:rsidRDefault="00C83509">
            <w:pPr>
              <w:pStyle w:val="TAL"/>
              <w:jc w:val="center"/>
              <w:rPr>
                <w:ins w:id="1803" w:author="JK " w:date="2024-01-22T16:32:00Z"/>
              </w:rPr>
              <w:pPrChange w:id="1804" w:author="JK " w:date="2024-01-22T17:32:00Z">
                <w:pPr>
                  <w:pStyle w:val="TAL"/>
                </w:pPr>
              </w:pPrChange>
            </w:pPr>
            <w:ins w:id="1805" w:author="JK " w:date="2024-01-22T16:38:00Z">
              <w:r w:rsidRPr="004D0A94">
                <w:t>190.8</w:t>
              </w:r>
            </w:ins>
          </w:p>
        </w:tc>
      </w:tr>
      <w:tr w:rsidR="00C83509" w14:paraId="60CB0B71" w14:textId="77777777" w:rsidTr="00402A1F">
        <w:trPr>
          <w:jc w:val="center"/>
          <w:ins w:id="1806" w:author="JK " w:date="2024-01-22T16:29:00Z"/>
          <w:trPrChange w:id="1807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1808" w:author="JK " w:date="2024-01-22T16:38:00Z">
              <w:tcPr>
                <w:tcW w:w="2121" w:type="pct"/>
                <w:vAlign w:val="center"/>
              </w:tcPr>
            </w:tcPrChange>
          </w:tcPr>
          <w:p w14:paraId="73A28B5A" w14:textId="77777777" w:rsidR="00C83509" w:rsidRDefault="00C83509" w:rsidP="00402A1F">
            <w:pPr>
              <w:pStyle w:val="TAL"/>
              <w:rPr>
                <w:ins w:id="1809" w:author="JK " w:date="2024-01-22T16:30:00Z"/>
              </w:rPr>
            </w:pPr>
            <w:ins w:id="1810" w:author="JK " w:date="2024-01-22T16:37:00Z">
              <w:r>
                <w:rPr>
                  <w:rFonts w:eastAsiaTheme="minorEastAsia"/>
                  <w:szCs w:val="15"/>
                </w:rPr>
                <w:t>Environment</w:t>
              </w:r>
            </w:ins>
          </w:p>
        </w:tc>
        <w:tc>
          <w:tcPr>
            <w:tcW w:w="2644" w:type="pct"/>
            <w:tcPrChange w:id="1811" w:author="JK " w:date="2024-01-22T16:38:00Z">
              <w:tcPr>
                <w:tcW w:w="1439" w:type="pct"/>
                <w:vAlign w:val="center"/>
              </w:tcPr>
            </w:tcPrChange>
          </w:tcPr>
          <w:p w14:paraId="3DC8F0CF" w14:textId="77777777" w:rsidR="00C83509" w:rsidRDefault="00C83509">
            <w:pPr>
              <w:pStyle w:val="TAL"/>
              <w:jc w:val="center"/>
              <w:rPr>
                <w:ins w:id="1812" w:author="JK " w:date="2024-01-22T16:32:00Z"/>
              </w:rPr>
              <w:pPrChange w:id="1813" w:author="JK " w:date="2024-01-22T17:32:00Z">
                <w:pPr>
                  <w:pStyle w:val="TAL"/>
                </w:pPr>
              </w:pPrChange>
            </w:pPr>
            <w:ins w:id="1814" w:author="JK " w:date="2024-01-22T16:38:00Z">
              <w:r w:rsidRPr="004D0A94">
                <w:t>Urban macro</w:t>
              </w:r>
            </w:ins>
          </w:p>
        </w:tc>
      </w:tr>
      <w:tr w:rsidR="00C83509" w14:paraId="1CD34D11" w14:textId="77777777" w:rsidTr="00402A1F">
        <w:trPr>
          <w:jc w:val="center"/>
          <w:ins w:id="1815" w:author="JK " w:date="2024-01-22T16:29:00Z"/>
          <w:trPrChange w:id="1816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1817" w:author="JK " w:date="2024-01-22T16:38:00Z">
              <w:tcPr>
                <w:tcW w:w="2121" w:type="pct"/>
                <w:vAlign w:val="center"/>
              </w:tcPr>
            </w:tcPrChange>
          </w:tcPr>
          <w:p w14:paraId="6882CA83" w14:textId="77777777" w:rsidR="00C83509" w:rsidRDefault="00C83509" w:rsidP="00402A1F">
            <w:pPr>
              <w:pStyle w:val="TAL"/>
              <w:rPr>
                <w:ins w:id="1818" w:author="JK " w:date="2024-01-22T16:30:00Z"/>
              </w:rPr>
            </w:pPr>
            <w:ins w:id="1819" w:author="JK " w:date="2024-01-22T16:37:00Z">
              <w:r>
                <w:rPr>
                  <w:rFonts w:eastAsiaTheme="minorEastAsia"/>
                  <w:szCs w:val="15"/>
                </w:rPr>
                <w:t>Network layout</w:t>
              </w:r>
            </w:ins>
          </w:p>
        </w:tc>
        <w:tc>
          <w:tcPr>
            <w:tcW w:w="2644" w:type="pct"/>
            <w:tcPrChange w:id="1820" w:author="JK " w:date="2024-01-22T16:38:00Z">
              <w:tcPr>
                <w:tcW w:w="1439" w:type="pct"/>
                <w:vAlign w:val="center"/>
              </w:tcPr>
            </w:tcPrChange>
          </w:tcPr>
          <w:p w14:paraId="7C9FE2F8" w14:textId="77777777" w:rsidR="00C83509" w:rsidRDefault="00C83509">
            <w:pPr>
              <w:pStyle w:val="TAL"/>
              <w:jc w:val="center"/>
              <w:rPr>
                <w:ins w:id="1821" w:author="JK " w:date="2024-01-22T16:32:00Z"/>
              </w:rPr>
              <w:pPrChange w:id="1822" w:author="JK " w:date="2024-01-22T17:32:00Z">
                <w:pPr>
                  <w:pStyle w:val="TAL"/>
                </w:pPr>
              </w:pPrChange>
            </w:pPr>
            <w:ins w:id="1823" w:author="JK " w:date="2024-01-22T16:38:00Z">
              <w:r w:rsidRPr="004D0A94">
                <w:t>hexagonal grid, 19 macro sites, 3 sectors per site with wrap around</w:t>
              </w:r>
            </w:ins>
          </w:p>
        </w:tc>
      </w:tr>
      <w:tr w:rsidR="00C83509" w14:paraId="502D98F5" w14:textId="77777777" w:rsidTr="00402A1F">
        <w:trPr>
          <w:jc w:val="center"/>
          <w:ins w:id="1824" w:author="JK " w:date="2024-01-22T16:29:00Z"/>
          <w:trPrChange w:id="1825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1826" w:author="JK " w:date="2024-01-22T16:38:00Z">
              <w:tcPr>
                <w:tcW w:w="2121" w:type="pct"/>
                <w:vAlign w:val="center"/>
              </w:tcPr>
            </w:tcPrChange>
          </w:tcPr>
          <w:p w14:paraId="71403A26" w14:textId="77777777" w:rsidR="00C83509" w:rsidRDefault="00C83509" w:rsidP="00402A1F">
            <w:pPr>
              <w:pStyle w:val="TAL"/>
              <w:rPr>
                <w:ins w:id="1827" w:author="JK " w:date="2024-01-22T16:30:00Z"/>
              </w:rPr>
            </w:pPr>
            <w:ins w:id="1828" w:author="JK " w:date="2024-01-22T16:37:00Z">
              <w:r>
                <w:rPr>
                  <w:rFonts w:eastAsiaTheme="minorEastAsia"/>
                  <w:szCs w:val="15"/>
                </w:rPr>
                <w:t>Inter-site distance in meter</w:t>
              </w:r>
            </w:ins>
          </w:p>
        </w:tc>
        <w:tc>
          <w:tcPr>
            <w:tcW w:w="2644" w:type="pct"/>
            <w:tcPrChange w:id="1829" w:author="JK " w:date="2024-01-22T16:38:00Z">
              <w:tcPr>
                <w:tcW w:w="1439" w:type="pct"/>
                <w:vAlign w:val="center"/>
              </w:tcPr>
            </w:tcPrChange>
          </w:tcPr>
          <w:p w14:paraId="4803ADC1" w14:textId="77777777" w:rsidR="00C83509" w:rsidRDefault="00C83509">
            <w:pPr>
              <w:pStyle w:val="TAL"/>
              <w:jc w:val="center"/>
              <w:rPr>
                <w:ins w:id="1830" w:author="JK " w:date="2024-01-22T16:32:00Z"/>
              </w:rPr>
              <w:pPrChange w:id="1831" w:author="JK " w:date="2024-01-22T17:32:00Z">
                <w:pPr>
                  <w:pStyle w:val="TAL"/>
                </w:pPr>
              </w:pPrChange>
            </w:pPr>
            <w:ins w:id="1832" w:author="JK " w:date="2024-01-22T16:38:00Z">
              <w:r w:rsidRPr="004D0A94">
                <w:t>300m</w:t>
              </w:r>
            </w:ins>
          </w:p>
        </w:tc>
      </w:tr>
      <w:tr w:rsidR="00C83509" w14:paraId="7682E625" w14:textId="77777777" w:rsidTr="00402A1F">
        <w:trPr>
          <w:jc w:val="center"/>
          <w:ins w:id="1833" w:author="JK " w:date="2024-01-22T16:29:00Z"/>
          <w:trPrChange w:id="1834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1835" w:author="JK " w:date="2024-01-22T16:38:00Z">
              <w:tcPr>
                <w:tcW w:w="2121" w:type="pct"/>
                <w:vAlign w:val="center"/>
              </w:tcPr>
            </w:tcPrChange>
          </w:tcPr>
          <w:p w14:paraId="0051D2AA" w14:textId="77777777" w:rsidR="00C83509" w:rsidRDefault="00C83509" w:rsidP="00402A1F">
            <w:pPr>
              <w:pStyle w:val="TAL"/>
              <w:rPr>
                <w:ins w:id="1836" w:author="JK " w:date="2024-01-22T16:30:00Z"/>
              </w:rPr>
            </w:pPr>
            <w:ins w:id="1837" w:author="JK " w:date="2024-01-22T16:37:00Z">
              <w:r>
                <w:rPr>
                  <w:rFonts w:eastAsiaTheme="minorEastAsia" w:hint="eastAsia"/>
                  <w:sz w:val="16"/>
                  <w:szCs w:val="18"/>
                  <w:lang w:val="sv-SE" w:eastAsia="zh-CN"/>
                </w:rPr>
                <w:t>U</w:t>
              </w:r>
              <w:r>
                <w:rPr>
                  <w:rFonts w:eastAsiaTheme="minorEastAsia"/>
                  <w:sz w:val="16"/>
                  <w:szCs w:val="18"/>
                  <w:lang w:val="sv-SE" w:eastAsia="zh-CN"/>
                </w:rPr>
                <w:t>E number per cell</w:t>
              </w:r>
            </w:ins>
          </w:p>
        </w:tc>
        <w:tc>
          <w:tcPr>
            <w:tcW w:w="2644" w:type="pct"/>
            <w:tcPrChange w:id="1838" w:author="JK " w:date="2024-01-22T16:38:00Z">
              <w:tcPr>
                <w:tcW w:w="1439" w:type="pct"/>
                <w:vAlign w:val="center"/>
              </w:tcPr>
            </w:tcPrChange>
          </w:tcPr>
          <w:p w14:paraId="5E0B6733" w14:textId="77777777" w:rsidR="00C83509" w:rsidRDefault="00C83509">
            <w:pPr>
              <w:pStyle w:val="TAL"/>
              <w:jc w:val="center"/>
              <w:rPr>
                <w:ins w:id="1839" w:author="JK " w:date="2024-01-22T16:32:00Z"/>
              </w:rPr>
              <w:pPrChange w:id="1840" w:author="JK " w:date="2024-01-22T17:32:00Z">
                <w:pPr>
                  <w:pStyle w:val="TAL"/>
                </w:pPr>
              </w:pPrChange>
            </w:pPr>
            <w:ins w:id="1841" w:author="JK " w:date="2024-01-22T16:38:00Z">
              <w:r w:rsidRPr="004D0A94">
                <w:t>Same as the number of BS beam</w:t>
              </w:r>
            </w:ins>
          </w:p>
        </w:tc>
      </w:tr>
      <w:tr w:rsidR="00C83509" w14:paraId="54880C98" w14:textId="77777777" w:rsidTr="00402A1F">
        <w:trPr>
          <w:jc w:val="center"/>
          <w:ins w:id="1842" w:author="JK " w:date="2024-01-22T16:29:00Z"/>
          <w:trPrChange w:id="1843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1844" w:author="JK " w:date="2024-01-22T16:38:00Z">
              <w:tcPr>
                <w:tcW w:w="2121" w:type="pct"/>
                <w:vAlign w:val="center"/>
              </w:tcPr>
            </w:tcPrChange>
          </w:tcPr>
          <w:p w14:paraId="16C400C5" w14:textId="77777777" w:rsidR="00C83509" w:rsidRDefault="00C83509" w:rsidP="00402A1F">
            <w:pPr>
              <w:pStyle w:val="TAL"/>
              <w:rPr>
                <w:ins w:id="1845" w:author="JK " w:date="2024-01-22T16:30:00Z"/>
              </w:rPr>
            </w:pPr>
            <w:ins w:id="1846" w:author="JK " w:date="2024-01-22T16:37:00Z">
              <w:r>
                <w:rPr>
                  <w:rFonts w:eastAsiaTheme="minorEastAsia"/>
                  <w:szCs w:val="15"/>
                </w:rPr>
                <w:t>System loading and activity</w:t>
              </w:r>
            </w:ins>
          </w:p>
        </w:tc>
        <w:tc>
          <w:tcPr>
            <w:tcW w:w="2644" w:type="pct"/>
            <w:tcPrChange w:id="1847" w:author="JK " w:date="2024-01-22T16:38:00Z">
              <w:tcPr>
                <w:tcW w:w="1439" w:type="pct"/>
                <w:vAlign w:val="center"/>
              </w:tcPr>
            </w:tcPrChange>
          </w:tcPr>
          <w:p w14:paraId="785E4B9F" w14:textId="77777777" w:rsidR="00C83509" w:rsidRDefault="00C83509">
            <w:pPr>
              <w:pStyle w:val="TAL"/>
              <w:jc w:val="center"/>
              <w:rPr>
                <w:ins w:id="1848" w:author="JK " w:date="2024-01-22T16:32:00Z"/>
              </w:rPr>
              <w:pPrChange w:id="1849" w:author="JK " w:date="2024-01-22T17:32:00Z">
                <w:pPr>
                  <w:pStyle w:val="TAL"/>
                </w:pPr>
              </w:pPrChange>
            </w:pPr>
            <w:ins w:id="1850" w:author="JK " w:date="2024-01-22T16:38:00Z">
              <w:r w:rsidRPr="004D0A94">
                <w:t>20%</w:t>
              </w:r>
            </w:ins>
          </w:p>
        </w:tc>
      </w:tr>
      <w:tr w:rsidR="00C83509" w14:paraId="4571C4F9" w14:textId="77777777" w:rsidTr="00402A1F">
        <w:trPr>
          <w:jc w:val="center"/>
          <w:ins w:id="1851" w:author="JK " w:date="2024-01-22T16:29:00Z"/>
          <w:trPrChange w:id="1852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1853" w:author="JK " w:date="2024-01-22T16:38:00Z">
              <w:tcPr>
                <w:tcW w:w="2121" w:type="pct"/>
                <w:vAlign w:val="center"/>
              </w:tcPr>
            </w:tcPrChange>
          </w:tcPr>
          <w:p w14:paraId="02580A8D" w14:textId="77777777" w:rsidR="00C83509" w:rsidRDefault="00C83509" w:rsidP="00402A1F">
            <w:pPr>
              <w:pStyle w:val="TAL"/>
              <w:rPr>
                <w:ins w:id="1854" w:author="JK " w:date="2024-01-22T16:30:00Z"/>
              </w:rPr>
            </w:pPr>
            <w:ins w:id="1855" w:author="JK " w:date="2024-01-22T16:37:00Z">
              <w:r>
                <w:rPr>
                  <w:rFonts w:eastAsiaTheme="minorEastAsia"/>
                  <w:szCs w:val="15"/>
                </w:rPr>
                <w:t>Network location</w:t>
              </w:r>
            </w:ins>
          </w:p>
        </w:tc>
        <w:tc>
          <w:tcPr>
            <w:tcW w:w="2644" w:type="pct"/>
            <w:tcPrChange w:id="1856" w:author="JK " w:date="2024-01-22T16:38:00Z">
              <w:tcPr>
                <w:tcW w:w="1439" w:type="pct"/>
                <w:vAlign w:val="center"/>
              </w:tcPr>
            </w:tcPrChange>
          </w:tcPr>
          <w:p w14:paraId="069962D9" w14:textId="77777777" w:rsidR="00C83509" w:rsidRDefault="00C83509">
            <w:pPr>
              <w:pStyle w:val="TAL"/>
              <w:jc w:val="center"/>
              <w:rPr>
                <w:ins w:id="1857" w:author="JK " w:date="2024-01-22T16:32:00Z"/>
              </w:rPr>
              <w:pPrChange w:id="1858" w:author="JK " w:date="2024-01-22T17:32:00Z">
                <w:pPr>
                  <w:pStyle w:val="TAL"/>
                </w:pPr>
              </w:pPrChange>
            </w:pPr>
            <w:ins w:id="1859" w:author="JK " w:date="2024-01-22T16:38:00Z">
              <w:r w:rsidRPr="004D0A94">
                <w:t xml:space="preserve">See </w:t>
              </w:r>
              <w:r>
                <w:t xml:space="preserve">Table </w:t>
              </w:r>
            </w:ins>
            <w:ins w:id="1860" w:author="JK " w:date="2024-01-24T16:32:00Z">
              <w:r>
                <w:t>6a.2</w:t>
              </w:r>
            </w:ins>
            <w:ins w:id="1861" w:author="JK " w:date="2024-01-22T16:38:00Z">
              <w:r>
                <w:t>.</w:t>
              </w:r>
            </w:ins>
            <w:ins w:id="1862" w:author="JK " w:date="2024-01-22T16:39:00Z">
              <w:r>
                <w:t>1</w:t>
              </w:r>
            </w:ins>
            <w:ins w:id="1863" w:author="JK " w:date="2024-01-22T16:38:00Z">
              <w:r>
                <w:t>.</w:t>
              </w:r>
            </w:ins>
            <w:ins w:id="1864" w:author="JK " w:date="2024-01-22T16:39:00Z">
              <w:r>
                <w:t>1</w:t>
              </w:r>
            </w:ins>
            <w:ins w:id="1865" w:author="JK " w:date="2024-01-22T16:38:00Z">
              <w:r>
                <w:t>-2</w:t>
              </w:r>
            </w:ins>
          </w:p>
        </w:tc>
      </w:tr>
      <w:tr w:rsidR="00C83509" w14:paraId="0E68664D" w14:textId="77777777" w:rsidTr="00402A1F">
        <w:trPr>
          <w:jc w:val="center"/>
          <w:ins w:id="1866" w:author="JK " w:date="2024-01-22T16:29:00Z"/>
          <w:trPrChange w:id="1867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1868" w:author="JK " w:date="2024-01-22T16:38:00Z">
              <w:tcPr>
                <w:tcW w:w="2121" w:type="pct"/>
                <w:vAlign w:val="center"/>
              </w:tcPr>
            </w:tcPrChange>
          </w:tcPr>
          <w:p w14:paraId="389E6063" w14:textId="77777777" w:rsidR="00C83509" w:rsidRDefault="00C83509" w:rsidP="00402A1F">
            <w:pPr>
              <w:pStyle w:val="TAL"/>
              <w:rPr>
                <w:ins w:id="1869" w:author="JK " w:date="2024-01-22T16:30:00Z"/>
              </w:rPr>
            </w:pPr>
            <w:ins w:id="1870" w:author="JK " w:date="2024-01-22T16:37:00Z">
              <w:r>
                <w:rPr>
                  <w:rFonts w:eastAsiaTheme="minorEastAsia"/>
                  <w:szCs w:val="15"/>
                </w:rPr>
                <w:t>DL subcarrier spacing</w:t>
              </w:r>
            </w:ins>
          </w:p>
        </w:tc>
        <w:tc>
          <w:tcPr>
            <w:tcW w:w="2644" w:type="pct"/>
            <w:tcPrChange w:id="1871" w:author="JK " w:date="2024-01-22T16:38:00Z">
              <w:tcPr>
                <w:tcW w:w="1439" w:type="pct"/>
                <w:vAlign w:val="center"/>
              </w:tcPr>
            </w:tcPrChange>
          </w:tcPr>
          <w:p w14:paraId="2EE47BA6" w14:textId="77777777" w:rsidR="00C83509" w:rsidRDefault="00C83509">
            <w:pPr>
              <w:pStyle w:val="TAL"/>
              <w:jc w:val="center"/>
              <w:rPr>
                <w:ins w:id="1872" w:author="JK " w:date="2024-01-22T16:32:00Z"/>
              </w:rPr>
              <w:pPrChange w:id="1873" w:author="JK " w:date="2024-01-22T17:32:00Z">
                <w:pPr>
                  <w:pStyle w:val="TAL"/>
                </w:pPr>
              </w:pPrChange>
            </w:pPr>
            <w:ins w:id="1874" w:author="JK " w:date="2024-01-22T16:38:00Z">
              <w:r w:rsidRPr="004D0A94">
                <w:t>120kHz</w:t>
              </w:r>
            </w:ins>
          </w:p>
        </w:tc>
      </w:tr>
      <w:tr w:rsidR="00C83509" w14:paraId="1887499F" w14:textId="77777777" w:rsidTr="00402A1F">
        <w:trPr>
          <w:jc w:val="center"/>
          <w:ins w:id="1875" w:author="JK " w:date="2024-01-22T16:29:00Z"/>
          <w:trPrChange w:id="1876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1877" w:author="JK " w:date="2024-01-22T16:38:00Z">
              <w:tcPr>
                <w:tcW w:w="2121" w:type="pct"/>
                <w:vAlign w:val="center"/>
              </w:tcPr>
            </w:tcPrChange>
          </w:tcPr>
          <w:p w14:paraId="56294707" w14:textId="77777777" w:rsidR="00C83509" w:rsidRDefault="00C83509" w:rsidP="00402A1F">
            <w:pPr>
              <w:pStyle w:val="TAL"/>
              <w:rPr>
                <w:ins w:id="1878" w:author="JK " w:date="2024-01-22T16:30:00Z"/>
              </w:rPr>
            </w:pPr>
            <w:ins w:id="1879" w:author="JK " w:date="2024-01-22T16:37:00Z">
              <w:r>
                <w:rPr>
                  <w:rFonts w:eastAsiaTheme="minorEastAsia"/>
                  <w:szCs w:val="15"/>
                </w:rPr>
                <w:t>UL</w:t>
              </w:r>
            </w:ins>
          </w:p>
        </w:tc>
        <w:tc>
          <w:tcPr>
            <w:tcW w:w="2644" w:type="pct"/>
            <w:tcPrChange w:id="1880" w:author="JK " w:date="2024-01-22T16:38:00Z">
              <w:tcPr>
                <w:tcW w:w="1439" w:type="pct"/>
                <w:vAlign w:val="center"/>
              </w:tcPr>
            </w:tcPrChange>
          </w:tcPr>
          <w:p w14:paraId="0896B415" w14:textId="77777777" w:rsidR="00C83509" w:rsidRDefault="00C83509">
            <w:pPr>
              <w:pStyle w:val="TAL"/>
              <w:jc w:val="center"/>
              <w:rPr>
                <w:ins w:id="1881" w:author="JK " w:date="2024-01-22T16:32:00Z"/>
              </w:rPr>
              <w:pPrChange w:id="1882" w:author="JK " w:date="2024-01-22T17:32:00Z">
                <w:pPr>
                  <w:pStyle w:val="TAL"/>
                </w:pPr>
              </w:pPrChange>
            </w:pPr>
            <w:ins w:id="1883" w:author="JK " w:date="2024-01-22T16:38:00Z">
              <w:r w:rsidRPr="004D0A94">
                <w:t>OFDMA</w:t>
              </w:r>
            </w:ins>
          </w:p>
        </w:tc>
      </w:tr>
      <w:tr w:rsidR="00C83509" w14:paraId="4097D6FD" w14:textId="77777777" w:rsidTr="00402A1F">
        <w:trPr>
          <w:jc w:val="center"/>
          <w:ins w:id="1884" w:author="JK " w:date="2024-01-22T16:29:00Z"/>
          <w:trPrChange w:id="1885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1886" w:author="JK " w:date="2024-01-22T16:38:00Z">
              <w:tcPr>
                <w:tcW w:w="2121" w:type="pct"/>
                <w:vAlign w:val="center"/>
              </w:tcPr>
            </w:tcPrChange>
          </w:tcPr>
          <w:p w14:paraId="192010E3" w14:textId="77777777" w:rsidR="00C83509" w:rsidRDefault="00C83509" w:rsidP="00402A1F">
            <w:pPr>
              <w:pStyle w:val="TAL"/>
              <w:rPr>
                <w:ins w:id="1887" w:author="JK " w:date="2024-01-22T16:30:00Z"/>
              </w:rPr>
            </w:pPr>
            <w:ins w:id="1888" w:author="JK " w:date="2024-01-22T16:37:00Z">
              <w:r>
                <w:rPr>
                  <w:rFonts w:eastAsiaTheme="minorEastAsia"/>
                  <w:szCs w:val="15"/>
                </w:rPr>
                <w:t>DL power control</w:t>
              </w:r>
            </w:ins>
          </w:p>
        </w:tc>
        <w:tc>
          <w:tcPr>
            <w:tcW w:w="2644" w:type="pct"/>
            <w:tcPrChange w:id="1889" w:author="JK " w:date="2024-01-22T16:38:00Z">
              <w:tcPr>
                <w:tcW w:w="1439" w:type="pct"/>
                <w:vAlign w:val="center"/>
              </w:tcPr>
            </w:tcPrChange>
          </w:tcPr>
          <w:p w14:paraId="7E3489CF" w14:textId="77777777" w:rsidR="00C83509" w:rsidRDefault="00C83509">
            <w:pPr>
              <w:pStyle w:val="TAL"/>
              <w:jc w:val="center"/>
              <w:rPr>
                <w:ins w:id="1890" w:author="JK " w:date="2024-01-22T16:32:00Z"/>
              </w:rPr>
              <w:pPrChange w:id="1891" w:author="JK " w:date="2024-01-22T17:32:00Z">
                <w:pPr>
                  <w:pStyle w:val="TAL"/>
                </w:pPr>
              </w:pPrChange>
            </w:pPr>
            <w:ins w:id="1892" w:author="JK " w:date="2024-01-22T16:38:00Z">
              <w:r w:rsidRPr="004D0A94">
                <w:t>No</w:t>
              </w:r>
            </w:ins>
          </w:p>
        </w:tc>
      </w:tr>
      <w:tr w:rsidR="00C83509" w14:paraId="6E84B391" w14:textId="77777777" w:rsidTr="00402A1F">
        <w:trPr>
          <w:jc w:val="center"/>
          <w:ins w:id="1893" w:author="JK " w:date="2024-01-22T16:29:00Z"/>
          <w:trPrChange w:id="1894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1895" w:author="JK " w:date="2024-01-22T16:38:00Z">
              <w:tcPr>
                <w:tcW w:w="2121" w:type="pct"/>
                <w:vAlign w:val="center"/>
              </w:tcPr>
            </w:tcPrChange>
          </w:tcPr>
          <w:p w14:paraId="1C1F8D71" w14:textId="77777777" w:rsidR="00C83509" w:rsidRDefault="00C83509" w:rsidP="00402A1F">
            <w:pPr>
              <w:pStyle w:val="TAL"/>
              <w:rPr>
                <w:ins w:id="1896" w:author="JK " w:date="2024-01-22T16:30:00Z"/>
              </w:rPr>
            </w:pPr>
            <w:ins w:id="1897" w:author="JK " w:date="2024-01-22T16:37:00Z">
              <w:r>
                <w:rPr>
                  <w:rFonts w:eastAsiaTheme="minorEastAsia"/>
                  <w:szCs w:val="15"/>
                </w:rPr>
                <w:t>UL power control</w:t>
              </w:r>
            </w:ins>
          </w:p>
        </w:tc>
        <w:tc>
          <w:tcPr>
            <w:tcW w:w="2644" w:type="pct"/>
            <w:tcPrChange w:id="1898" w:author="JK " w:date="2024-01-22T16:38:00Z">
              <w:tcPr>
                <w:tcW w:w="1439" w:type="pct"/>
                <w:vAlign w:val="center"/>
              </w:tcPr>
            </w:tcPrChange>
          </w:tcPr>
          <w:p w14:paraId="0181E040" w14:textId="77777777" w:rsidR="00C83509" w:rsidRDefault="00C83509">
            <w:pPr>
              <w:pStyle w:val="TAL"/>
              <w:jc w:val="center"/>
              <w:rPr>
                <w:ins w:id="1899" w:author="JK " w:date="2024-01-22T16:32:00Z"/>
              </w:rPr>
              <w:pPrChange w:id="1900" w:author="JK " w:date="2024-01-22T17:32:00Z">
                <w:pPr>
                  <w:pStyle w:val="TAL"/>
                </w:pPr>
              </w:pPrChange>
            </w:pPr>
            <w:ins w:id="1901" w:author="JK " w:date="2024-01-22T16:38:00Z">
              <w:r w:rsidRPr="003A4A47">
                <w:t xml:space="preserve">See Section </w:t>
              </w:r>
            </w:ins>
            <w:ins w:id="1902" w:author="JK " w:date="2024-01-24T16:32:00Z">
              <w:r>
                <w:t>6a.2</w:t>
              </w:r>
            </w:ins>
            <w:ins w:id="1903" w:author="JK " w:date="2024-01-22T16:40:00Z">
              <w:r w:rsidRPr="00AB53E3">
                <w:t>.</w:t>
              </w:r>
            </w:ins>
            <w:ins w:id="1904" w:author="JK " w:date="2024-01-22T16:41:00Z">
              <w:r w:rsidRPr="00AB53E3">
                <w:t>6.2</w:t>
              </w:r>
            </w:ins>
          </w:p>
        </w:tc>
      </w:tr>
      <w:tr w:rsidR="00C83509" w14:paraId="1A5B8552" w14:textId="77777777" w:rsidTr="00402A1F">
        <w:trPr>
          <w:jc w:val="center"/>
          <w:ins w:id="1905" w:author="JK " w:date="2024-01-22T16:29:00Z"/>
          <w:trPrChange w:id="1906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1907" w:author="JK " w:date="2024-01-22T16:38:00Z">
              <w:tcPr>
                <w:tcW w:w="2121" w:type="pct"/>
                <w:vAlign w:val="center"/>
              </w:tcPr>
            </w:tcPrChange>
          </w:tcPr>
          <w:p w14:paraId="73E9A3FB" w14:textId="77777777" w:rsidR="00C83509" w:rsidRDefault="00C83509" w:rsidP="00402A1F">
            <w:pPr>
              <w:pStyle w:val="TAL"/>
              <w:rPr>
                <w:ins w:id="1908" w:author="JK " w:date="2024-01-22T16:30:00Z"/>
              </w:rPr>
            </w:pPr>
            <w:ins w:id="1909" w:author="JK " w:date="2024-01-22T16:37:00Z">
              <w:r>
                <w:rPr>
                  <w:rFonts w:eastAsiaTheme="minorEastAsia"/>
                  <w:szCs w:val="15"/>
                </w:rPr>
                <w:t>Frequency reuse</w:t>
              </w:r>
            </w:ins>
          </w:p>
        </w:tc>
        <w:tc>
          <w:tcPr>
            <w:tcW w:w="2644" w:type="pct"/>
            <w:tcPrChange w:id="1910" w:author="JK " w:date="2024-01-22T16:38:00Z">
              <w:tcPr>
                <w:tcW w:w="1439" w:type="pct"/>
                <w:vAlign w:val="center"/>
              </w:tcPr>
            </w:tcPrChange>
          </w:tcPr>
          <w:p w14:paraId="6544C58C" w14:textId="77777777" w:rsidR="00C83509" w:rsidRDefault="00C83509">
            <w:pPr>
              <w:pStyle w:val="TAL"/>
              <w:jc w:val="center"/>
              <w:rPr>
                <w:ins w:id="1911" w:author="JK " w:date="2024-01-22T16:32:00Z"/>
              </w:rPr>
              <w:pPrChange w:id="1912" w:author="JK " w:date="2024-01-22T17:32:00Z">
                <w:pPr>
                  <w:pStyle w:val="TAL"/>
                </w:pPr>
              </w:pPrChange>
            </w:pPr>
            <w:ins w:id="1913" w:author="JK " w:date="2024-01-22T16:38:00Z">
              <w:r w:rsidRPr="004D0A94">
                <w:t>1</w:t>
              </w:r>
            </w:ins>
          </w:p>
        </w:tc>
      </w:tr>
      <w:tr w:rsidR="00C83509" w14:paraId="67BF45A9" w14:textId="77777777" w:rsidTr="00402A1F">
        <w:trPr>
          <w:jc w:val="center"/>
          <w:ins w:id="1914" w:author="JK " w:date="2024-01-22T16:29:00Z"/>
          <w:trPrChange w:id="1915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1916" w:author="JK " w:date="2024-01-22T16:38:00Z">
              <w:tcPr>
                <w:tcW w:w="2121" w:type="pct"/>
                <w:vAlign w:val="center"/>
              </w:tcPr>
            </w:tcPrChange>
          </w:tcPr>
          <w:p w14:paraId="44165F20" w14:textId="77777777" w:rsidR="00C83509" w:rsidRDefault="00C83509" w:rsidP="00402A1F">
            <w:pPr>
              <w:pStyle w:val="TAL"/>
              <w:rPr>
                <w:ins w:id="1917" w:author="JK " w:date="2024-01-22T16:30:00Z"/>
              </w:rPr>
            </w:pPr>
            <w:ins w:id="1918" w:author="JK " w:date="2024-01-22T16:37:00Z">
              <w:r>
                <w:rPr>
                  <w:rFonts w:eastAsiaTheme="minorEastAsia"/>
                  <w:szCs w:val="15"/>
                </w:rPr>
                <w:t>Number of scheduled UE per cell (DL)</w:t>
              </w:r>
            </w:ins>
          </w:p>
        </w:tc>
        <w:tc>
          <w:tcPr>
            <w:tcW w:w="2644" w:type="pct"/>
            <w:tcPrChange w:id="1919" w:author="JK " w:date="2024-01-22T16:38:00Z">
              <w:tcPr>
                <w:tcW w:w="1439" w:type="pct"/>
                <w:vAlign w:val="center"/>
              </w:tcPr>
            </w:tcPrChange>
          </w:tcPr>
          <w:p w14:paraId="294C1B47" w14:textId="77777777" w:rsidR="00C83509" w:rsidRDefault="00C83509">
            <w:pPr>
              <w:pStyle w:val="TAL"/>
              <w:jc w:val="center"/>
              <w:rPr>
                <w:ins w:id="1920" w:author="JK " w:date="2024-01-22T16:32:00Z"/>
              </w:rPr>
              <w:pPrChange w:id="1921" w:author="JK " w:date="2024-01-22T17:32:00Z">
                <w:pPr>
                  <w:pStyle w:val="TAL"/>
                </w:pPr>
              </w:pPrChange>
            </w:pPr>
            <w:ins w:id="1922" w:author="JK " w:date="2024-01-22T16:38:00Z">
              <w:r w:rsidRPr="004D0A94">
                <w:t>Same as the number of BS beam</w:t>
              </w:r>
            </w:ins>
          </w:p>
        </w:tc>
      </w:tr>
      <w:tr w:rsidR="00C83509" w14:paraId="5F9527E8" w14:textId="77777777" w:rsidTr="00402A1F">
        <w:trPr>
          <w:jc w:val="center"/>
          <w:ins w:id="1923" w:author="JK " w:date="2024-01-22T16:29:00Z"/>
          <w:trPrChange w:id="1924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1925" w:author="JK " w:date="2024-01-22T16:38:00Z">
              <w:tcPr>
                <w:tcW w:w="2121" w:type="pct"/>
                <w:vAlign w:val="center"/>
              </w:tcPr>
            </w:tcPrChange>
          </w:tcPr>
          <w:p w14:paraId="2FE0608D" w14:textId="77777777" w:rsidR="00C83509" w:rsidRDefault="00C83509" w:rsidP="00402A1F">
            <w:pPr>
              <w:pStyle w:val="TAL"/>
              <w:rPr>
                <w:ins w:id="1926" w:author="JK " w:date="2024-01-22T16:30:00Z"/>
              </w:rPr>
            </w:pPr>
            <w:ins w:id="1927" w:author="JK " w:date="2024-01-22T16:37:00Z">
              <w:r>
                <w:rPr>
                  <w:rFonts w:eastAsiaTheme="minorEastAsia"/>
                  <w:szCs w:val="15"/>
                </w:rPr>
                <w:t>Number of scheduled UE per cell (UL)</w:t>
              </w:r>
            </w:ins>
          </w:p>
        </w:tc>
        <w:tc>
          <w:tcPr>
            <w:tcW w:w="2644" w:type="pct"/>
            <w:tcPrChange w:id="1928" w:author="JK " w:date="2024-01-22T16:38:00Z">
              <w:tcPr>
                <w:tcW w:w="1439" w:type="pct"/>
                <w:vAlign w:val="center"/>
              </w:tcPr>
            </w:tcPrChange>
          </w:tcPr>
          <w:p w14:paraId="4DE4DA3D" w14:textId="77777777" w:rsidR="00C83509" w:rsidRDefault="00C83509">
            <w:pPr>
              <w:pStyle w:val="TAL"/>
              <w:jc w:val="center"/>
              <w:rPr>
                <w:ins w:id="1929" w:author="JK " w:date="2024-01-22T16:32:00Z"/>
              </w:rPr>
              <w:pPrChange w:id="1930" w:author="JK " w:date="2024-01-22T17:32:00Z">
                <w:pPr>
                  <w:pStyle w:val="TAL"/>
                </w:pPr>
              </w:pPrChange>
            </w:pPr>
            <w:ins w:id="1931" w:author="JK " w:date="2024-01-22T16:38:00Z">
              <w:r w:rsidRPr="004D0A94">
                <w:t>Same as the number of BS beam</w:t>
              </w:r>
            </w:ins>
          </w:p>
        </w:tc>
      </w:tr>
      <w:tr w:rsidR="00C83509" w14:paraId="6D6555C6" w14:textId="77777777" w:rsidTr="00402A1F">
        <w:trPr>
          <w:jc w:val="center"/>
          <w:ins w:id="1932" w:author="JK " w:date="2024-01-22T16:29:00Z"/>
          <w:trPrChange w:id="1933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1934" w:author="JK " w:date="2024-01-22T16:38:00Z">
              <w:tcPr>
                <w:tcW w:w="2121" w:type="pct"/>
                <w:vAlign w:val="center"/>
              </w:tcPr>
            </w:tcPrChange>
          </w:tcPr>
          <w:p w14:paraId="7828CFA3" w14:textId="77777777" w:rsidR="00C83509" w:rsidRDefault="00C83509" w:rsidP="00402A1F">
            <w:pPr>
              <w:pStyle w:val="TAL"/>
              <w:rPr>
                <w:ins w:id="1935" w:author="JK " w:date="2024-01-22T16:30:00Z"/>
              </w:rPr>
            </w:pPr>
            <w:ins w:id="1936" w:author="JK " w:date="2024-01-22T16:37:00Z">
              <w:r>
                <w:rPr>
                  <w:rFonts w:eastAsiaTheme="minorEastAsia" w:hint="eastAsia"/>
                  <w:szCs w:val="15"/>
                  <w:lang w:eastAsia="zh-CN"/>
                </w:rPr>
                <w:t>B</w:t>
              </w:r>
              <w:r>
                <w:rPr>
                  <w:rFonts w:eastAsiaTheme="minorEastAsia"/>
                  <w:szCs w:val="15"/>
                  <w:lang w:eastAsia="zh-CN"/>
                </w:rPr>
                <w:t xml:space="preserve">S </w:t>
              </w:r>
              <w:r>
                <w:rPr>
                  <w:rFonts w:eastAsiaTheme="minorEastAsia" w:hint="eastAsia"/>
                  <w:szCs w:val="15"/>
                  <w:lang w:eastAsia="zh-CN"/>
                </w:rPr>
                <w:t>height</w:t>
              </w:r>
            </w:ins>
          </w:p>
        </w:tc>
        <w:tc>
          <w:tcPr>
            <w:tcW w:w="2644" w:type="pct"/>
            <w:tcPrChange w:id="1937" w:author="JK " w:date="2024-01-22T16:38:00Z">
              <w:tcPr>
                <w:tcW w:w="1439" w:type="pct"/>
                <w:vAlign w:val="center"/>
              </w:tcPr>
            </w:tcPrChange>
          </w:tcPr>
          <w:p w14:paraId="50B290AE" w14:textId="77777777" w:rsidR="00C83509" w:rsidRDefault="00C83509">
            <w:pPr>
              <w:pStyle w:val="TAL"/>
              <w:jc w:val="center"/>
              <w:rPr>
                <w:ins w:id="1938" w:author="JK " w:date="2024-01-22T16:32:00Z"/>
              </w:rPr>
              <w:pPrChange w:id="1939" w:author="JK " w:date="2024-01-22T17:32:00Z">
                <w:pPr>
                  <w:pStyle w:val="TAL"/>
                </w:pPr>
              </w:pPrChange>
            </w:pPr>
            <w:ins w:id="1940" w:author="JK " w:date="2024-01-22T16:38:00Z">
              <w:r w:rsidRPr="004D0A94">
                <w:t>25</w:t>
              </w:r>
            </w:ins>
          </w:p>
        </w:tc>
      </w:tr>
      <w:tr w:rsidR="00C83509" w14:paraId="3EEFF7C4" w14:textId="77777777" w:rsidTr="00402A1F">
        <w:trPr>
          <w:jc w:val="center"/>
          <w:ins w:id="1941" w:author="JK " w:date="2024-01-22T16:29:00Z"/>
          <w:trPrChange w:id="1942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1943" w:author="JK " w:date="2024-01-22T16:38:00Z">
              <w:tcPr>
                <w:tcW w:w="2121" w:type="pct"/>
                <w:vAlign w:val="center"/>
              </w:tcPr>
            </w:tcPrChange>
          </w:tcPr>
          <w:p w14:paraId="639882B7" w14:textId="77777777" w:rsidR="00C83509" w:rsidRDefault="00C83509" w:rsidP="00402A1F">
            <w:pPr>
              <w:pStyle w:val="TAL"/>
              <w:rPr>
                <w:ins w:id="1944" w:author="JK " w:date="2024-01-22T16:30:00Z"/>
              </w:rPr>
            </w:pPr>
            <w:ins w:id="1945" w:author="JK " w:date="2024-01-22T16:37:00Z">
              <w:r>
                <w:rPr>
                  <w:rFonts w:eastAsiaTheme="minorEastAsia"/>
                  <w:szCs w:val="15"/>
                </w:rPr>
                <w:t>UE antenna height in meter</w:t>
              </w:r>
            </w:ins>
          </w:p>
        </w:tc>
        <w:tc>
          <w:tcPr>
            <w:tcW w:w="2644" w:type="pct"/>
            <w:tcPrChange w:id="1946" w:author="JK " w:date="2024-01-22T16:38:00Z">
              <w:tcPr>
                <w:tcW w:w="1439" w:type="pct"/>
                <w:vAlign w:val="center"/>
              </w:tcPr>
            </w:tcPrChange>
          </w:tcPr>
          <w:p w14:paraId="6CDB94FF" w14:textId="77777777" w:rsidR="00C83509" w:rsidRDefault="00C83509">
            <w:pPr>
              <w:pStyle w:val="TAL"/>
              <w:jc w:val="center"/>
              <w:rPr>
                <w:ins w:id="1947" w:author="JK " w:date="2024-01-22T16:32:00Z"/>
              </w:rPr>
              <w:pPrChange w:id="1948" w:author="JK " w:date="2024-01-22T17:32:00Z">
                <w:pPr>
                  <w:pStyle w:val="TAL"/>
                </w:pPr>
              </w:pPrChange>
            </w:pPr>
            <w:ins w:id="1949" w:author="JK " w:date="2024-01-22T16:38:00Z">
              <w:r w:rsidRPr="004D0A94">
                <w:t>1.5</w:t>
              </w:r>
            </w:ins>
          </w:p>
        </w:tc>
      </w:tr>
      <w:tr w:rsidR="00C83509" w14:paraId="355E1545" w14:textId="77777777" w:rsidTr="00402A1F">
        <w:trPr>
          <w:jc w:val="center"/>
          <w:ins w:id="1950" w:author="JK " w:date="2024-01-22T16:29:00Z"/>
          <w:trPrChange w:id="1951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1952" w:author="JK " w:date="2024-01-22T16:38:00Z">
              <w:tcPr>
                <w:tcW w:w="2121" w:type="pct"/>
                <w:vAlign w:val="center"/>
              </w:tcPr>
            </w:tcPrChange>
          </w:tcPr>
          <w:p w14:paraId="1701013B" w14:textId="77777777" w:rsidR="00C83509" w:rsidRDefault="00C83509" w:rsidP="00402A1F">
            <w:pPr>
              <w:pStyle w:val="TAL"/>
              <w:rPr>
                <w:ins w:id="1953" w:author="JK " w:date="2024-01-22T16:30:00Z"/>
              </w:rPr>
            </w:pPr>
            <w:ins w:id="1954" w:author="JK " w:date="2024-01-22T16:37:00Z">
              <w:r>
                <w:rPr>
                  <w:rFonts w:eastAsiaTheme="minorEastAsia"/>
                  <w:szCs w:val="15"/>
                </w:rPr>
                <w:t xml:space="preserve">UE TX power in </w:t>
              </w:r>
              <w:proofErr w:type="spellStart"/>
              <w:r>
                <w:rPr>
                  <w:rFonts w:eastAsiaTheme="minorEastAsia"/>
                  <w:szCs w:val="15"/>
                </w:rPr>
                <w:t>dBm</w:t>
              </w:r>
            </w:ins>
            <w:proofErr w:type="spellEnd"/>
          </w:p>
        </w:tc>
        <w:tc>
          <w:tcPr>
            <w:tcW w:w="2644" w:type="pct"/>
            <w:tcPrChange w:id="1955" w:author="JK " w:date="2024-01-22T16:38:00Z">
              <w:tcPr>
                <w:tcW w:w="1439" w:type="pct"/>
                <w:vAlign w:val="center"/>
              </w:tcPr>
            </w:tcPrChange>
          </w:tcPr>
          <w:p w14:paraId="1C9904E9" w14:textId="77777777" w:rsidR="00C83509" w:rsidRDefault="00C83509">
            <w:pPr>
              <w:pStyle w:val="TAL"/>
              <w:jc w:val="center"/>
              <w:rPr>
                <w:ins w:id="1956" w:author="JK " w:date="2024-01-22T16:32:00Z"/>
              </w:rPr>
              <w:pPrChange w:id="1957" w:author="JK " w:date="2024-01-22T17:32:00Z">
                <w:pPr>
                  <w:pStyle w:val="TAL"/>
                </w:pPr>
              </w:pPrChange>
            </w:pPr>
            <w:ins w:id="1958" w:author="JK " w:date="2024-01-22T16:38:00Z">
              <w:r w:rsidRPr="004D0A94">
                <w:t>-40 to 23</w:t>
              </w:r>
            </w:ins>
          </w:p>
        </w:tc>
      </w:tr>
      <w:tr w:rsidR="00C83509" w14:paraId="4D3DF6CC" w14:textId="77777777" w:rsidTr="00402A1F">
        <w:trPr>
          <w:jc w:val="center"/>
          <w:ins w:id="1959" w:author="JK " w:date="2024-01-22T16:29:00Z"/>
          <w:trPrChange w:id="1960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1961" w:author="JK " w:date="2024-01-22T16:38:00Z">
              <w:tcPr>
                <w:tcW w:w="2121" w:type="pct"/>
                <w:vAlign w:val="center"/>
              </w:tcPr>
            </w:tcPrChange>
          </w:tcPr>
          <w:p w14:paraId="7562BB80" w14:textId="77777777" w:rsidR="00C83509" w:rsidRDefault="00C83509" w:rsidP="00402A1F">
            <w:pPr>
              <w:pStyle w:val="TAL"/>
              <w:rPr>
                <w:ins w:id="1962" w:author="JK " w:date="2024-01-22T16:30:00Z"/>
              </w:rPr>
            </w:pPr>
            <w:ins w:id="1963" w:author="JK " w:date="2024-01-22T16:37:00Z">
              <w:r>
                <w:rPr>
                  <w:rFonts w:eastAsiaTheme="minorEastAsia"/>
                  <w:szCs w:val="15"/>
                </w:rPr>
                <w:t>Building penetration loss</w:t>
              </w:r>
            </w:ins>
          </w:p>
        </w:tc>
        <w:tc>
          <w:tcPr>
            <w:tcW w:w="2644" w:type="pct"/>
            <w:tcPrChange w:id="1964" w:author="JK " w:date="2024-01-22T16:38:00Z">
              <w:tcPr>
                <w:tcW w:w="1439" w:type="pct"/>
                <w:vAlign w:val="center"/>
              </w:tcPr>
            </w:tcPrChange>
          </w:tcPr>
          <w:p w14:paraId="67C0099F" w14:textId="77777777" w:rsidR="00C83509" w:rsidRDefault="00C83509">
            <w:pPr>
              <w:pStyle w:val="TAL"/>
              <w:jc w:val="center"/>
              <w:rPr>
                <w:ins w:id="1965" w:author="JK " w:date="2024-01-22T16:32:00Z"/>
              </w:rPr>
              <w:pPrChange w:id="1966" w:author="JK " w:date="2024-01-22T17:32:00Z">
                <w:pPr>
                  <w:pStyle w:val="TAL"/>
                </w:pPr>
              </w:pPrChange>
            </w:pPr>
            <w:ins w:id="1967" w:author="JK " w:date="2024-01-22T16:38:00Z">
              <w:r w:rsidRPr="004D0A94">
                <w:t>In path loss model, TR 38.901</w:t>
              </w:r>
            </w:ins>
          </w:p>
        </w:tc>
      </w:tr>
      <w:tr w:rsidR="00C83509" w14:paraId="238AD3F7" w14:textId="77777777" w:rsidTr="00402A1F">
        <w:trPr>
          <w:jc w:val="center"/>
          <w:ins w:id="1968" w:author="JK " w:date="2024-01-22T16:29:00Z"/>
          <w:trPrChange w:id="1969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1970" w:author="JK " w:date="2024-01-22T16:38:00Z">
              <w:tcPr>
                <w:tcW w:w="2121" w:type="pct"/>
                <w:vAlign w:val="center"/>
              </w:tcPr>
            </w:tcPrChange>
          </w:tcPr>
          <w:p w14:paraId="5D31C860" w14:textId="77777777" w:rsidR="00C83509" w:rsidRDefault="00C83509" w:rsidP="00402A1F">
            <w:pPr>
              <w:pStyle w:val="TAL"/>
              <w:rPr>
                <w:ins w:id="1971" w:author="JK " w:date="2024-01-22T16:30:00Z"/>
                <w:lang w:val="fr-FR"/>
              </w:rPr>
            </w:pPr>
            <w:ins w:id="1972" w:author="JK " w:date="2024-01-22T16:37:00Z">
              <w:r>
                <w:rPr>
                  <w:rFonts w:eastAsiaTheme="minorEastAsia"/>
                  <w:szCs w:val="15"/>
                </w:rPr>
                <w:t>Cell selection margin in dB</w:t>
              </w:r>
            </w:ins>
          </w:p>
        </w:tc>
        <w:tc>
          <w:tcPr>
            <w:tcW w:w="2644" w:type="pct"/>
            <w:tcPrChange w:id="1973" w:author="JK " w:date="2024-01-22T16:38:00Z">
              <w:tcPr>
                <w:tcW w:w="1439" w:type="pct"/>
                <w:vAlign w:val="center"/>
              </w:tcPr>
            </w:tcPrChange>
          </w:tcPr>
          <w:p w14:paraId="59E0E3AA" w14:textId="77777777" w:rsidR="00C83509" w:rsidRDefault="00C83509">
            <w:pPr>
              <w:pStyle w:val="TAL"/>
              <w:jc w:val="center"/>
              <w:rPr>
                <w:ins w:id="1974" w:author="JK " w:date="2024-01-22T16:32:00Z"/>
                <w:lang w:val="fr-FR"/>
              </w:rPr>
              <w:pPrChange w:id="1975" w:author="JK " w:date="2024-01-22T17:32:00Z">
                <w:pPr>
                  <w:pStyle w:val="TAL"/>
                </w:pPr>
              </w:pPrChange>
            </w:pPr>
            <w:ins w:id="1976" w:author="JK " w:date="2024-01-22T16:38:00Z">
              <w:r w:rsidRPr="004D0A94">
                <w:t>3</w:t>
              </w:r>
            </w:ins>
          </w:p>
        </w:tc>
      </w:tr>
      <w:tr w:rsidR="00C83509" w14:paraId="3A88E1EF" w14:textId="77777777" w:rsidTr="00402A1F">
        <w:trPr>
          <w:trHeight w:val="90"/>
          <w:jc w:val="center"/>
          <w:ins w:id="1977" w:author="JK " w:date="2024-01-22T16:29:00Z"/>
          <w:trPrChange w:id="1978" w:author="JK " w:date="2024-01-22T16:38:00Z">
            <w:trPr>
              <w:trHeight w:val="90"/>
              <w:jc w:val="center"/>
            </w:trPr>
          </w:trPrChange>
        </w:trPr>
        <w:tc>
          <w:tcPr>
            <w:tcW w:w="2356" w:type="pct"/>
            <w:vAlign w:val="center"/>
            <w:tcPrChange w:id="1979" w:author="JK " w:date="2024-01-22T16:38:00Z">
              <w:tcPr>
                <w:tcW w:w="2121" w:type="pct"/>
                <w:vAlign w:val="center"/>
              </w:tcPr>
            </w:tcPrChange>
          </w:tcPr>
          <w:p w14:paraId="1FF27117" w14:textId="77777777" w:rsidR="00C83509" w:rsidRDefault="00C83509" w:rsidP="00402A1F">
            <w:pPr>
              <w:pStyle w:val="TAL"/>
              <w:rPr>
                <w:ins w:id="1980" w:author="JK " w:date="2024-01-22T16:30:00Z"/>
              </w:rPr>
            </w:pPr>
            <w:ins w:id="1981" w:author="JK " w:date="2024-01-22T16:37:00Z">
              <w:r>
                <w:rPr>
                  <w:rFonts w:eastAsiaTheme="minorEastAsia"/>
                  <w:szCs w:val="15"/>
                </w:rPr>
                <w:t>BS-MS min distance in meters</w:t>
              </w:r>
            </w:ins>
          </w:p>
        </w:tc>
        <w:tc>
          <w:tcPr>
            <w:tcW w:w="2644" w:type="pct"/>
            <w:tcPrChange w:id="1982" w:author="JK " w:date="2024-01-22T16:38:00Z">
              <w:tcPr>
                <w:tcW w:w="1439" w:type="pct"/>
                <w:vAlign w:val="center"/>
              </w:tcPr>
            </w:tcPrChange>
          </w:tcPr>
          <w:p w14:paraId="32E94856" w14:textId="77777777" w:rsidR="00C83509" w:rsidRDefault="00C83509">
            <w:pPr>
              <w:pStyle w:val="TAL"/>
              <w:jc w:val="center"/>
              <w:rPr>
                <w:ins w:id="1983" w:author="JK " w:date="2024-01-22T16:32:00Z"/>
              </w:rPr>
              <w:pPrChange w:id="1984" w:author="JK " w:date="2024-01-22T17:32:00Z">
                <w:pPr>
                  <w:pStyle w:val="TAL"/>
                </w:pPr>
              </w:pPrChange>
            </w:pPr>
            <w:ins w:id="1985" w:author="JK " w:date="2024-01-22T16:38:00Z">
              <w:r w:rsidRPr="004D0A94">
                <w:t>35</w:t>
              </w:r>
            </w:ins>
          </w:p>
        </w:tc>
      </w:tr>
      <w:tr w:rsidR="00C83509" w14:paraId="2F9BF47F" w14:textId="77777777" w:rsidTr="00402A1F">
        <w:trPr>
          <w:jc w:val="center"/>
          <w:ins w:id="1986" w:author="JK " w:date="2024-01-22T16:29:00Z"/>
          <w:trPrChange w:id="1987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1988" w:author="JK " w:date="2024-01-22T16:38:00Z">
              <w:tcPr>
                <w:tcW w:w="2121" w:type="pct"/>
                <w:vAlign w:val="center"/>
              </w:tcPr>
            </w:tcPrChange>
          </w:tcPr>
          <w:p w14:paraId="30506DBC" w14:textId="77777777" w:rsidR="00C83509" w:rsidRDefault="00C83509" w:rsidP="00402A1F">
            <w:pPr>
              <w:pStyle w:val="TAL"/>
              <w:rPr>
                <w:ins w:id="1989" w:author="JK " w:date="2024-01-22T16:30:00Z"/>
              </w:rPr>
            </w:pPr>
            <w:ins w:id="1990" w:author="JK " w:date="2024-01-22T16:37:00Z">
              <w:r>
                <w:rPr>
                  <w:rFonts w:eastAsiaTheme="minorEastAsia"/>
                  <w:szCs w:val="15"/>
                </w:rPr>
                <w:t>BS noise figure in dB</w:t>
              </w:r>
            </w:ins>
          </w:p>
        </w:tc>
        <w:tc>
          <w:tcPr>
            <w:tcW w:w="2644" w:type="pct"/>
            <w:tcPrChange w:id="1991" w:author="JK " w:date="2024-01-22T16:38:00Z">
              <w:tcPr>
                <w:tcW w:w="1439" w:type="pct"/>
                <w:vAlign w:val="center"/>
              </w:tcPr>
            </w:tcPrChange>
          </w:tcPr>
          <w:p w14:paraId="188E8BF5" w14:textId="77777777" w:rsidR="00C83509" w:rsidRDefault="00C83509">
            <w:pPr>
              <w:pStyle w:val="TAL"/>
              <w:jc w:val="center"/>
              <w:rPr>
                <w:ins w:id="1992" w:author="JK " w:date="2024-01-22T16:32:00Z"/>
              </w:rPr>
              <w:pPrChange w:id="1993" w:author="JK " w:date="2024-01-22T17:32:00Z">
                <w:pPr>
                  <w:pStyle w:val="TAL"/>
                </w:pPr>
              </w:pPrChange>
            </w:pPr>
            <w:ins w:id="1994" w:author="JK " w:date="2024-01-22T16:38:00Z">
              <w:r w:rsidRPr="004D0A94">
                <w:t>10</w:t>
              </w:r>
            </w:ins>
          </w:p>
        </w:tc>
      </w:tr>
      <w:tr w:rsidR="00C83509" w14:paraId="2BD3F0D0" w14:textId="77777777" w:rsidTr="00402A1F">
        <w:trPr>
          <w:jc w:val="center"/>
          <w:ins w:id="1995" w:author="JK " w:date="2024-01-22T16:30:00Z"/>
          <w:trPrChange w:id="1996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1997" w:author="JK " w:date="2024-01-22T16:38:00Z">
              <w:tcPr>
                <w:tcW w:w="2121" w:type="pct"/>
                <w:vAlign w:val="center"/>
              </w:tcPr>
            </w:tcPrChange>
          </w:tcPr>
          <w:p w14:paraId="0CFF7259" w14:textId="77777777" w:rsidR="00C83509" w:rsidRDefault="00C83509" w:rsidP="00402A1F">
            <w:pPr>
              <w:pStyle w:val="TAL"/>
              <w:rPr>
                <w:ins w:id="1998" w:author="JK " w:date="2024-01-22T16:30:00Z"/>
              </w:rPr>
            </w:pPr>
            <w:ins w:id="1999" w:author="JK " w:date="2024-01-22T16:37:00Z">
              <w:r>
                <w:rPr>
                  <w:rFonts w:eastAsiaTheme="minorEastAsia"/>
                  <w:szCs w:val="15"/>
                  <w:lang w:val="fr-FR"/>
                </w:rPr>
                <w:t>UE noise figure in dB</w:t>
              </w:r>
            </w:ins>
          </w:p>
        </w:tc>
        <w:tc>
          <w:tcPr>
            <w:tcW w:w="2644" w:type="pct"/>
            <w:tcPrChange w:id="2000" w:author="JK " w:date="2024-01-22T16:38:00Z">
              <w:tcPr>
                <w:tcW w:w="1439" w:type="pct"/>
                <w:vAlign w:val="center"/>
              </w:tcPr>
            </w:tcPrChange>
          </w:tcPr>
          <w:p w14:paraId="3ED27B60" w14:textId="77777777" w:rsidR="00C83509" w:rsidRDefault="00C83509">
            <w:pPr>
              <w:pStyle w:val="TAL"/>
              <w:jc w:val="center"/>
              <w:rPr>
                <w:ins w:id="2001" w:author="JK " w:date="2024-01-22T16:32:00Z"/>
              </w:rPr>
              <w:pPrChange w:id="2002" w:author="JK " w:date="2024-01-22T17:32:00Z">
                <w:pPr>
                  <w:pStyle w:val="TAL"/>
                </w:pPr>
              </w:pPrChange>
            </w:pPr>
            <w:ins w:id="2003" w:author="JK " w:date="2024-01-22T16:38:00Z">
              <w:r w:rsidRPr="004D0A94">
                <w:t>10</w:t>
              </w:r>
            </w:ins>
          </w:p>
        </w:tc>
      </w:tr>
      <w:tr w:rsidR="00C83509" w14:paraId="7D921C09" w14:textId="77777777" w:rsidTr="00402A1F">
        <w:trPr>
          <w:jc w:val="center"/>
          <w:ins w:id="2004" w:author="JK " w:date="2024-01-22T16:30:00Z"/>
          <w:trPrChange w:id="2005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2006" w:author="JK " w:date="2024-01-22T16:38:00Z">
              <w:tcPr>
                <w:tcW w:w="2121" w:type="pct"/>
                <w:vAlign w:val="center"/>
              </w:tcPr>
            </w:tcPrChange>
          </w:tcPr>
          <w:p w14:paraId="7CCA145B" w14:textId="77777777" w:rsidR="00C83509" w:rsidRDefault="00C83509" w:rsidP="00402A1F">
            <w:pPr>
              <w:pStyle w:val="TAL"/>
              <w:rPr>
                <w:ins w:id="2007" w:author="JK " w:date="2024-01-22T16:30:00Z"/>
              </w:rPr>
            </w:pPr>
            <w:ins w:id="2008" w:author="JK " w:date="2024-01-22T16:37:00Z">
              <w:r>
                <w:rPr>
                  <w:rFonts w:eastAsiaTheme="minorEastAsia"/>
                  <w:szCs w:val="15"/>
                </w:rPr>
                <w:t>BS-UE path-loss model</w:t>
              </w:r>
            </w:ins>
          </w:p>
        </w:tc>
        <w:tc>
          <w:tcPr>
            <w:tcW w:w="2644" w:type="pct"/>
            <w:tcPrChange w:id="2009" w:author="JK " w:date="2024-01-22T16:38:00Z">
              <w:tcPr>
                <w:tcW w:w="1439" w:type="pct"/>
                <w:vAlign w:val="center"/>
              </w:tcPr>
            </w:tcPrChange>
          </w:tcPr>
          <w:p w14:paraId="6F7BDB1F" w14:textId="77777777" w:rsidR="00C83509" w:rsidRDefault="00C83509">
            <w:pPr>
              <w:pStyle w:val="TAL"/>
              <w:jc w:val="center"/>
              <w:rPr>
                <w:ins w:id="2010" w:author="JK " w:date="2024-01-22T16:32:00Z"/>
              </w:rPr>
              <w:pPrChange w:id="2011" w:author="JK " w:date="2024-01-22T17:32:00Z">
                <w:pPr>
                  <w:pStyle w:val="TAL"/>
                </w:pPr>
              </w:pPrChange>
            </w:pPr>
            <w:ins w:id="2012" w:author="JK " w:date="2024-01-22T16:38:00Z">
              <w:r w:rsidRPr="004D0A94">
                <w:t>TR 38.901</w:t>
              </w:r>
            </w:ins>
          </w:p>
        </w:tc>
      </w:tr>
      <w:tr w:rsidR="00C83509" w14:paraId="10356196" w14:textId="77777777" w:rsidTr="00402A1F">
        <w:trPr>
          <w:jc w:val="center"/>
          <w:ins w:id="2013" w:author="JK " w:date="2024-01-22T16:29:00Z"/>
          <w:trPrChange w:id="2014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2015" w:author="JK " w:date="2024-01-22T16:38:00Z">
              <w:tcPr>
                <w:tcW w:w="2121" w:type="pct"/>
                <w:vAlign w:val="center"/>
              </w:tcPr>
            </w:tcPrChange>
          </w:tcPr>
          <w:p w14:paraId="694A7523" w14:textId="77777777" w:rsidR="00C83509" w:rsidRDefault="00C83509" w:rsidP="00402A1F">
            <w:pPr>
              <w:pStyle w:val="TAL"/>
              <w:rPr>
                <w:ins w:id="2016" w:author="JK " w:date="2024-01-22T16:30:00Z"/>
              </w:rPr>
            </w:pPr>
            <w:ins w:id="2017" w:author="JK " w:date="2024-01-22T16:37:00Z">
              <w:r>
                <w:rPr>
                  <w:rFonts w:eastAsiaTheme="minorEastAsia"/>
                  <w:szCs w:val="15"/>
                </w:rPr>
                <w:t>Standard deviation of BS-UE log-normal shadow fading in dB</w:t>
              </w:r>
            </w:ins>
          </w:p>
        </w:tc>
        <w:tc>
          <w:tcPr>
            <w:tcW w:w="2644" w:type="pct"/>
            <w:tcPrChange w:id="2018" w:author="JK " w:date="2024-01-22T16:38:00Z">
              <w:tcPr>
                <w:tcW w:w="1439" w:type="pct"/>
                <w:vAlign w:val="center"/>
              </w:tcPr>
            </w:tcPrChange>
          </w:tcPr>
          <w:p w14:paraId="687CA0E5" w14:textId="77777777" w:rsidR="00C83509" w:rsidRDefault="00C83509">
            <w:pPr>
              <w:pStyle w:val="TAL"/>
              <w:jc w:val="center"/>
              <w:rPr>
                <w:ins w:id="2019" w:author="JK " w:date="2024-01-22T16:32:00Z"/>
              </w:rPr>
              <w:pPrChange w:id="2020" w:author="JK " w:date="2024-01-22T17:32:00Z">
                <w:pPr>
                  <w:pStyle w:val="TAL"/>
                </w:pPr>
              </w:pPrChange>
            </w:pPr>
            <w:ins w:id="2021" w:author="JK " w:date="2024-01-22T16:38:00Z">
              <w:r w:rsidRPr="004D0A94">
                <w:t>Deployment scenario related, referring to TR 38.901.</w:t>
              </w:r>
            </w:ins>
          </w:p>
        </w:tc>
      </w:tr>
      <w:tr w:rsidR="00C83509" w14:paraId="3D29C20A" w14:textId="77777777" w:rsidTr="00402A1F">
        <w:trPr>
          <w:jc w:val="center"/>
          <w:ins w:id="2022" w:author="JK " w:date="2024-01-22T16:29:00Z"/>
          <w:trPrChange w:id="2023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2024" w:author="JK " w:date="2024-01-22T16:38:00Z">
              <w:tcPr>
                <w:tcW w:w="2121" w:type="pct"/>
                <w:vAlign w:val="center"/>
              </w:tcPr>
            </w:tcPrChange>
          </w:tcPr>
          <w:p w14:paraId="6AED7CA6" w14:textId="77777777" w:rsidR="00C83509" w:rsidRDefault="00C83509" w:rsidP="00402A1F">
            <w:pPr>
              <w:pStyle w:val="TAL"/>
              <w:rPr>
                <w:ins w:id="2025" w:author="JK " w:date="2024-01-22T16:30:00Z"/>
              </w:rPr>
            </w:pPr>
            <w:ins w:id="2026" w:author="JK " w:date="2024-01-22T16:37:00Z">
              <w:r>
                <w:rPr>
                  <w:rFonts w:eastAsiaTheme="minorEastAsia"/>
                  <w:szCs w:val="15"/>
                </w:rPr>
                <w:t>Shadowing correlation</w:t>
              </w:r>
            </w:ins>
          </w:p>
        </w:tc>
        <w:tc>
          <w:tcPr>
            <w:tcW w:w="2644" w:type="pct"/>
            <w:tcPrChange w:id="2027" w:author="JK " w:date="2024-01-22T16:38:00Z">
              <w:tcPr>
                <w:tcW w:w="1439" w:type="pct"/>
                <w:vAlign w:val="center"/>
              </w:tcPr>
            </w:tcPrChange>
          </w:tcPr>
          <w:p w14:paraId="33D3DF3F" w14:textId="77777777" w:rsidR="00C83509" w:rsidRDefault="00C83509">
            <w:pPr>
              <w:pStyle w:val="TAL"/>
              <w:jc w:val="center"/>
              <w:rPr>
                <w:ins w:id="2028" w:author="JK " w:date="2024-01-22T17:27:00Z"/>
              </w:rPr>
              <w:pPrChange w:id="2029" w:author="JK " w:date="2024-01-22T17:32:00Z">
                <w:pPr>
                  <w:pStyle w:val="TAL"/>
                </w:pPr>
              </w:pPrChange>
            </w:pPr>
            <w:ins w:id="2030" w:author="JK " w:date="2024-01-22T16:38:00Z">
              <w:r w:rsidRPr="004D0A94">
                <w:t>Between cells: 1.0</w:t>
              </w:r>
            </w:ins>
          </w:p>
          <w:p w14:paraId="62283FF0" w14:textId="77777777" w:rsidR="00C83509" w:rsidRDefault="00C83509">
            <w:pPr>
              <w:pStyle w:val="TAL"/>
              <w:jc w:val="center"/>
              <w:rPr>
                <w:ins w:id="2031" w:author="JK " w:date="2024-01-22T16:32:00Z"/>
              </w:rPr>
              <w:pPrChange w:id="2032" w:author="JK " w:date="2024-01-22T17:32:00Z">
                <w:pPr>
                  <w:pStyle w:val="TAL"/>
                </w:pPr>
              </w:pPrChange>
            </w:pPr>
            <w:ins w:id="2033" w:author="JK " w:date="2024-01-22T17:27:00Z">
              <w:r w:rsidRPr="004D0A94">
                <w:t>Between sites: 0.5</w:t>
              </w:r>
            </w:ins>
          </w:p>
        </w:tc>
      </w:tr>
      <w:tr w:rsidR="00C83509" w14:paraId="3B26CDA8" w14:textId="77777777" w:rsidTr="00402A1F">
        <w:trPr>
          <w:jc w:val="center"/>
          <w:ins w:id="2034" w:author="JK " w:date="2024-01-22T16:29:00Z"/>
          <w:trPrChange w:id="2035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2036" w:author="JK " w:date="2024-01-22T16:38:00Z">
              <w:tcPr>
                <w:tcW w:w="2121" w:type="pct"/>
                <w:vAlign w:val="center"/>
              </w:tcPr>
            </w:tcPrChange>
          </w:tcPr>
          <w:p w14:paraId="0605CA09" w14:textId="77777777" w:rsidR="00C83509" w:rsidRDefault="00C83509" w:rsidP="00402A1F">
            <w:pPr>
              <w:pStyle w:val="TAL"/>
              <w:rPr>
                <w:ins w:id="2037" w:author="JK " w:date="2024-01-22T16:30:00Z"/>
              </w:rPr>
            </w:pPr>
            <w:ins w:id="2038" w:author="JK " w:date="2024-01-22T16:37:00Z">
              <w:r>
                <w:rPr>
                  <w:rFonts w:eastAsiaTheme="minorEastAsia"/>
                  <w:szCs w:val="15"/>
                </w:rPr>
                <w:t>Link-level performance model</w:t>
              </w:r>
            </w:ins>
          </w:p>
        </w:tc>
        <w:tc>
          <w:tcPr>
            <w:tcW w:w="2644" w:type="pct"/>
            <w:tcPrChange w:id="2039" w:author="JK " w:date="2024-01-22T16:38:00Z">
              <w:tcPr>
                <w:tcW w:w="1439" w:type="pct"/>
                <w:vAlign w:val="center"/>
              </w:tcPr>
            </w:tcPrChange>
          </w:tcPr>
          <w:p w14:paraId="27246AED" w14:textId="77777777" w:rsidR="00C83509" w:rsidRPr="001E3190" w:rsidRDefault="00C83509">
            <w:pPr>
              <w:pStyle w:val="TAL"/>
              <w:jc w:val="center"/>
              <w:rPr>
                <w:ins w:id="2040" w:author="JK " w:date="2024-01-22T16:32:00Z"/>
                <w:rFonts w:eastAsiaTheme="minorEastAsia"/>
                <w:lang w:eastAsia="zh-CN"/>
                <w:rPrChange w:id="2041" w:author="JK " w:date="2024-01-22T17:27:00Z">
                  <w:rPr>
                    <w:ins w:id="2042" w:author="JK " w:date="2024-01-22T16:32:00Z"/>
                  </w:rPr>
                </w:rPrChange>
              </w:rPr>
              <w:pPrChange w:id="2043" w:author="JK " w:date="2024-01-22T17:32:00Z">
                <w:pPr>
                  <w:pStyle w:val="TAL"/>
                </w:pPr>
              </w:pPrChange>
            </w:pPr>
            <w:ins w:id="2044" w:author="JK " w:date="2024-01-22T17:27:00Z">
              <w:r w:rsidRPr="00021465">
                <w:rPr>
                  <w:lang w:eastAsia="zh-CN"/>
                </w:rPr>
                <w:t xml:space="preserve">See Section </w:t>
              </w:r>
            </w:ins>
            <w:ins w:id="2045" w:author="JK " w:date="2024-01-24T16:32:00Z">
              <w:r w:rsidRPr="00021465">
                <w:rPr>
                  <w:lang w:eastAsia="zh-CN"/>
                  <w:rPrChange w:id="2046" w:author="JK " w:date="2024-01-25T13:48:00Z">
                    <w:rPr>
                      <w:highlight w:val="yellow"/>
                      <w:lang w:eastAsia="zh-CN"/>
                    </w:rPr>
                  </w:rPrChange>
                </w:rPr>
                <w:t>6a.2</w:t>
              </w:r>
            </w:ins>
            <w:ins w:id="2047" w:author="JK " w:date="2024-01-22T17:28:00Z">
              <w:r w:rsidRPr="00021465">
                <w:rPr>
                  <w:lang w:eastAsia="zh-CN"/>
                </w:rPr>
                <w:t>.</w:t>
              </w:r>
            </w:ins>
            <w:ins w:id="2048" w:author="JK " w:date="2024-01-22T17:30:00Z">
              <w:r w:rsidRPr="00021465">
                <w:rPr>
                  <w:lang w:eastAsia="zh-CN"/>
                </w:rPr>
                <w:t>9</w:t>
              </w:r>
            </w:ins>
          </w:p>
        </w:tc>
      </w:tr>
      <w:tr w:rsidR="00C83509" w14:paraId="0AF6A9D1" w14:textId="77777777" w:rsidTr="00402A1F">
        <w:trPr>
          <w:jc w:val="center"/>
          <w:ins w:id="2049" w:author="JK " w:date="2024-01-22T16:30:00Z"/>
          <w:trPrChange w:id="2050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2051" w:author="JK " w:date="2024-01-22T16:38:00Z">
              <w:tcPr>
                <w:tcW w:w="2121" w:type="pct"/>
                <w:vAlign w:val="center"/>
              </w:tcPr>
            </w:tcPrChange>
          </w:tcPr>
          <w:p w14:paraId="5AAC6B6A" w14:textId="77777777" w:rsidR="00C83509" w:rsidRDefault="00C83509" w:rsidP="00402A1F">
            <w:pPr>
              <w:pStyle w:val="TAL"/>
              <w:rPr>
                <w:ins w:id="2052" w:author="JK " w:date="2024-01-22T16:30:00Z"/>
              </w:rPr>
            </w:pPr>
            <w:ins w:id="2053" w:author="JK " w:date="2024-01-22T16:37:00Z">
              <w:r>
                <w:rPr>
                  <w:rFonts w:eastAsiaTheme="minorEastAsia" w:hint="eastAsia"/>
                  <w:szCs w:val="15"/>
                </w:rPr>
                <w:t>U</w:t>
              </w:r>
              <w:r>
                <w:rPr>
                  <w:rFonts w:eastAsiaTheme="minorEastAsia"/>
                  <w:szCs w:val="15"/>
                </w:rPr>
                <w:t>E distribution</w:t>
              </w:r>
            </w:ins>
          </w:p>
        </w:tc>
        <w:tc>
          <w:tcPr>
            <w:tcW w:w="2644" w:type="pct"/>
            <w:tcPrChange w:id="2054" w:author="JK " w:date="2024-01-22T16:38:00Z">
              <w:tcPr>
                <w:tcW w:w="1439" w:type="pct"/>
                <w:vAlign w:val="center"/>
              </w:tcPr>
            </w:tcPrChange>
          </w:tcPr>
          <w:p w14:paraId="23A1A2FE" w14:textId="77777777" w:rsidR="00C83509" w:rsidRDefault="00C83509">
            <w:pPr>
              <w:pStyle w:val="TAL"/>
              <w:jc w:val="center"/>
              <w:rPr>
                <w:ins w:id="2055" w:author="JK " w:date="2024-01-22T16:32:00Z"/>
              </w:rPr>
              <w:pPrChange w:id="2056" w:author="JK " w:date="2024-01-22T17:32:00Z">
                <w:pPr>
                  <w:pStyle w:val="TAL"/>
                </w:pPr>
              </w:pPrChange>
            </w:pPr>
            <w:ins w:id="2057" w:author="JK " w:date="2024-01-22T17:30:00Z">
              <w:r w:rsidRPr="004D0A94">
                <w:t>Uniform</w:t>
              </w:r>
            </w:ins>
          </w:p>
        </w:tc>
      </w:tr>
      <w:tr w:rsidR="00C83509" w14:paraId="507AC0FF" w14:textId="77777777" w:rsidTr="00402A1F">
        <w:trPr>
          <w:jc w:val="center"/>
          <w:ins w:id="2058" w:author="JK " w:date="2024-01-22T16:30:00Z"/>
          <w:trPrChange w:id="2059" w:author="JK " w:date="2024-01-22T16:38:00Z">
            <w:trPr>
              <w:jc w:val="center"/>
            </w:trPr>
          </w:trPrChange>
        </w:trPr>
        <w:tc>
          <w:tcPr>
            <w:tcW w:w="2356" w:type="pct"/>
            <w:vAlign w:val="center"/>
            <w:tcPrChange w:id="2060" w:author="JK " w:date="2024-01-22T16:38:00Z">
              <w:tcPr>
                <w:tcW w:w="2121" w:type="pct"/>
                <w:vAlign w:val="center"/>
              </w:tcPr>
            </w:tcPrChange>
          </w:tcPr>
          <w:p w14:paraId="33DD6B9A" w14:textId="77777777" w:rsidR="00C83509" w:rsidRDefault="00C83509" w:rsidP="00402A1F">
            <w:pPr>
              <w:pStyle w:val="TAL"/>
              <w:rPr>
                <w:ins w:id="2061" w:author="JK " w:date="2024-01-22T16:30:00Z"/>
              </w:rPr>
            </w:pPr>
            <w:ins w:id="2062" w:author="JK " w:date="2024-01-22T16:37:00Z">
              <w:r>
                <w:rPr>
                  <w:rFonts w:eastAsiaTheme="minorEastAsia"/>
                  <w:szCs w:val="15"/>
                </w:rPr>
                <w:t>Evaluation metrics</w:t>
              </w:r>
            </w:ins>
          </w:p>
        </w:tc>
        <w:tc>
          <w:tcPr>
            <w:tcW w:w="2644" w:type="pct"/>
            <w:tcPrChange w:id="2063" w:author="JK " w:date="2024-01-22T16:38:00Z">
              <w:tcPr>
                <w:tcW w:w="1439" w:type="pct"/>
                <w:vAlign w:val="center"/>
              </w:tcPr>
            </w:tcPrChange>
          </w:tcPr>
          <w:p w14:paraId="5075C105" w14:textId="77777777" w:rsidR="00C83509" w:rsidRPr="00021465" w:rsidRDefault="00C83509">
            <w:pPr>
              <w:pStyle w:val="TAL"/>
              <w:jc w:val="center"/>
              <w:rPr>
                <w:ins w:id="2064" w:author="JK " w:date="2024-01-22T16:32:00Z"/>
                <w:rFonts w:eastAsiaTheme="minorEastAsia"/>
                <w:lang w:eastAsia="zh-CN"/>
                <w:rPrChange w:id="2065" w:author="JK " w:date="2024-01-25T13:48:00Z">
                  <w:rPr>
                    <w:ins w:id="2066" w:author="JK " w:date="2024-01-22T16:32:00Z"/>
                  </w:rPr>
                </w:rPrChange>
              </w:rPr>
              <w:pPrChange w:id="2067" w:author="JK " w:date="2024-01-22T17:32:00Z">
                <w:pPr>
                  <w:pStyle w:val="TAL"/>
                </w:pPr>
              </w:pPrChange>
            </w:pPr>
            <w:ins w:id="2068" w:author="JK " w:date="2024-01-22T17:30:00Z">
              <w:r w:rsidRPr="00021465">
                <w:rPr>
                  <w:lang w:eastAsia="zh-CN"/>
                </w:rPr>
                <w:t xml:space="preserve">See Section </w:t>
              </w:r>
            </w:ins>
            <w:ins w:id="2069" w:author="JK " w:date="2024-01-24T16:32:00Z">
              <w:r w:rsidRPr="00021465">
                <w:rPr>
                  <w:lang w:eastAsia="zh-CN"/>
                  <w:rPrChange w:id="2070" w:author="JK " w:date="2024-01-25T13:48:00Z">
                    <w:rPr>
                      <w:highlight w:val="yellow"/>
                      <w:lang w:eastAsia="zh-CN"/>
                    </w:rPr>
                  </w:rPrChange>
                </w:rPr>
                <w:t>6a.2</w:t>
              </w:r>
            </w:ins>
            <w:ins w:id="2071" w:author="JK " w:date="2024-01-22T17:30:00Z">
              <w:r w:rsidRPr="00021465">
                <w:rPr>
                  <w:lang w:eastAsia="zh-CN"/>
                </w:rPr>
                <w:t>.8</w:t>
              </w:r>
            </w:ins>
          </w:p>
        </w:tc>
      </w:tr>
    </w:tbl>
    <w:p w14:paraId="104ACADC" w14:textId="77777777" w:rsidR="00C83509" w:rsidRDefault="00C83509" w:rsidP="00C83509">
      <w:pPr>
        <w:rPr>
          <w:ins w:id="2072" w:author="JK " w:date="2024-01-22T17:33:00Z"/>
        </w:rPr>
      </w:pPr>
    </w:p>
    <w:p w14:paraId="205513B2" w14:textId="77777777" w:rsidR="00C83509" w:rsidRDefault="00C83509" w:rsidP="00C83509">
      <w:pPr>
        <w:pStyle w:val="TH"/>
        <w:rPr>
          <w:ins w:id="2073" w:author="JK " w:date="2024-01-22T17:34:00Z"/>
        </w:rPr>
      </w:pPr>
      <w:ins w:id="2074" w:author="JK " w:date="2024-01-22T17:34:00Z">
        <w:r>
          <w:rPr>
            <w:rFonts w:eastAsia="Calibri"/>
          </w:rPr>
          <w:t>T</w:t>
        </w:r>
        <w:r>
          <w:rPr>
            <w:rFonts w:eastAsia="Calibri" w:hint="eastAsia"/>
          </w:rPr>
          <w:t xml:space="preserve">able </w:t>
        </w:r>
      </w:ins>
      <w:ins w:id="2075" w:author="JK " w:date="2024-01-24T16:32:00Z">
        <w:r>
          <w:rPr>
            <w:rFonts w:eastAsia="宋体"/>
          </w:rPr>
          <w:t>6a.2</w:t>
        </w:r>
      </w:ins>
      <w:ins w:id="2076" w:author="JK " w:date="2024-01-22T17:34:00Z">
        <w:r>
          <w:rPr>
            <w:rFonts w:eastAsia="宋体"/>
          </w:rPr>
          <w:t>.2.4</w:t>
        </w:r>
        <w:r>
          <w:rPr>
            <w:rFonts w:eastAsia="Calibri" w:hint="eastAsia"/>
          </w:rPr>
          <w:t>-</w:t>
        </w:r>
        <w:r>
          <w:rPr>
            <w:rFonts w:eastAsia="Calibri"/>
          </w:rPr>
          <w:t>2</w:t>
        </w:r>
        <w:r>
          <w:rPr>
            <w:noProof/>
          </w:rPr>
          <w:t>:</w:t>
        </w:r>
        <w:r>
          <w:rPr>
            <w:rFonts w:eastAsia="Calibri" w:hint="eastAsia"/>
          </w:rPr>
          <w:t xml:space="preserve"> </w:t>
        </w:r>
        <w:r>
          <w:rPr>
            <w:rFonts w:hint="eastAsia"/>
          </w:rPr>
          <w:t>ACLR/ACS for TN (</w:t>
        </w:r>
        <w:r>
          <w:t>30</w:t>
        </w:r>
        <w:r>
          <w:rPr>
            <w:rFonts w:hint="eastAsia"/>
          </w:rPr>
          <w:t>GHz)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50"/>
        <w:gridCol w:w="2610"/>
      </w:tblGrid>
      <w:tr w:rsidR="00C83509" w14:paraId="526A7FB3" w14:textId="77777777" w:rsidTr="00402A1F">
        <w:trPr>
          <w:jc w:val="center"/>
          <w:ins w:id="2077" w:author="JK " w:date="2024-01-22T17:34:00Z"/>
        </w:trPr>
        <w:tc>
          <w:tcPr>
            <w:tcW w:w="2628" w:type="dxa"/>
            <w:gridSpan w:val="2"/>
            <w:shd w:val="clear" w:color="auto" w:fill="auto"/>
          </w:tcPr>
          <w:p w14:paraId="7AE148DC" w14:textId="77777777" w:rsidR="00C83509" w:rsidRDefault="00C83509" w:rsidP="00402A1F">
            <w:pPr>
              <w:pStyle w:val="TAH"/>
              <w:rPr>
                <w:ins w:id="2078" w:author="JK " w:date="2024-01-22T17:34:00Z"/>
              </w:rPr>
            </w:pPr>
          </w:p>
        </w:tc>
        <w:tc>
          <w:tcPr>
            <w:tcW w:w="2610" w:type="dxa"/>
            <w:shd w:val="clear" w:color="auto" w:fill="auto"/>
          </w:tcPr>
          <w:p w14:paraId="2FB51EC7" w14:textId="77777777" w:rsidR="00C83509" w:rsidRDefault="00C83509" w:rsidP="00402A1F">
            <w:pPr>
              <w:pStyle w:val="TAH"/>
              <w:rPr>
                <w:ins w:id="2079" w:author="JK " w:date="2024-01-22T17:34:00Z"/>
              </w:rPr>
            </w:pPr>
            <w:ins w:id="2080" w:author="JK " w:date="2024-01-22T17:34:00Z">
              <w:r>
                <w:rPr>
                  <w:rFonts w:hint="eastAsia"/>
                </w:rPr>
                <w:t>NR</w:t>
              </w:r>
            </w:ins>
          </w:p>
        </w:tc>
      </w:tr>
      <w:tr w:rsidR="00C83509" w14:paraId="70D255D4" w14:textId="77777777" w:rsidTr="00402A1F">
        <w:trPr>
          <w:jc w:val="center"/>
          <w:ins w:id="2081" w:author="JK " w:date="2024-01-22T17:34:00Z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5AB1D3D6" w14:textId="77777777" w:rsidR="00C83509" w:rsidRDefault="00C83509" w:rsidP="00402A1F">
            <w:pPr>
              <w:pStyle w:val="TAC"/>
              <w:rPr>
                <w:ins w:id="2082" w:author="JK " w:date="2024-01-22T17:34:00Z"/>
              </w:rPr>
            </w:pPr>
            <w:ins w:id="2083" w:author="JK " w:date="2024-01-22T17:34:00Z">
              <w:r>
                <w:t>BS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7318A277" w14:textId="77777777" w:rsidR="00C83509" w:rsidRDefault="00C83509" w:rsidP="00402A1F">
            <w:pPr>
              <w:pStyle w:val="TAC"/>
              <w:rPr>
                <w:ins w:id="2084" w:author="JK " w:date="2024-01-22T17:34:00Z"/>
              </w:rPr>
            </w:pPr>
            <w:ins w:id="2085" w:author="JK " w:date="2024-01-22T17:34:00Z">
              <w:r>
                <w:t>ACLR</w:t>
              </w:r>
            </w:ins>
          </w:p>
        </w:tc>
        <w:tc>
          <w:tcPr>
            <w:tcW w:w="2610" w:type="dxa"/>
            <w:shd w:val="clear" w:color="auto" w:fill="auto"/>
          </w:tcPr>
          <w:p w14:paraId="131D9463" w14:textId="77777777" w:rsidR="00C83509" w:rsidRDefault="00C83509" w:rsidP="00402A1F">
            <w:pPr>
              <w:pStyle w:val="TAC"/>
              <w:rPr>
                <w:ins w:id="2086" w:author="JK " w:date="2024-01-22T17:34:00Z"/>
              </w:rPr>
            </w:pPr>
            <w:ins w:id="2087" w:author="JK " w:date="2024-01-22T17:34:00Z">
              <w:r>
                <w:t>45 dB</w:t>
              </w:r>
            </w:ins>
          </w:p>
        </w:tc>
      </w:tr>
      <w:tr w:rsidR="00C83509" w14:paraId="1AB90C10" w14:textId="77777777" w:rsidTr="00402A1F">
        <w:trPr>
          <w:jc w:val="center"/>
          <w:ins w:id="2088" w:author="JK " w:date="2024-01-22T17:34:00Z"/>
        </w:trPr>
        <w:tc>
          <w:tcPr>
            <w:tcW w:w="1278" w:type="dxa"/>
            <w:vMerge/>
            <w:shd w:val="clear" w:color="auto" w:fill="auto"/>
            <w:vAlign w:val="center"/>
          </w:tcPr>
          <w:p w14:paraId="5033AB3D" w14:textId="77777777" w:rsidR="00C83509" w:rsidRDefault="00C83509" w:rsidP="00402A1F">
            <w:pPr>
              <w:pStyle w:val="TAC"/>
              <w:rPr>
                <w:ins w:id="2089" w:author="JK " w:date="2024-01-22T17:34:00Z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93D1B80" w14:textId="77777777" w:rsidR="00C83509" w:rsidRDefault="00C83509" w:rsidP="00402A1F">
            <w:pPr>
              <w:pStyle w:val="TAC"/>
              <w:rPr>
                <w:ins w:id="2090" w:author="JK " w:date="2024-01-22T17:34:00Z"/>
              </w:rPr>
            </w:pPr>
            <w:ins w:id="2091" w:author="JK " w:date="2024-01-22T17:34:00Z">
              <w:r>
                <w:t>ACS</w:t>
              </w:r>
            </w:ins>
          </w:p>
        </w:tc>
        <w:tc>
          <w:tcPr>
            <w:tcW w:w="2610" w:type="dxa"/>
            <w:shd w:val="clear" w:color="auto" w:fill="auto"/>
          </w:tcPr>
          <w:p w14:paraId="6854DD42" w14:textId="77777777" w:rsidR="00C83509" w:rsidRDefault="00C83509" w:rsidP="00402A1F">
            <w:pPr>
              <w:pStyle w:val="TAC"/>
              <w:rPr>
                <w:ins w:id="2092" w:author="JK " w:date="2024-01-22T17:34:00Z"/>
              </w:rPr>
            </w:pPr>
            <w:ins w:id="2093" w:author="JK " w:date="2024-01-22T17:34:00Z">
              <w:r>
                <w:t>24 dB</w:t>
              </w:r>
            </w:ins>
          </w:p>
        </w:tc>
      </w:tr>
      <w:tr w:rsidR="00C83509" w14:paraId="0DBBDA29" w14:textId="77777777" w:rsidTr="00402A1F">
        <w:trPr>
          <w:jc w:val="center"/>
          <w:ins w:id="2094" w:author="JK " w:date="2024-01-22T17:34:00Z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4810888B" w14:textId="77777777" w:rsidR="00C83509" w:rsidRDefault="00C83509" w:rsidP="00402A1F">
            <w:pPr>
              <w:pStyle w:val="TAC"/>
              <w:rPr>
                <w:ins w:id="2095" w:author="JK " w:date="2024-01-22T17:34:00Z"/>
              </w:rPr>
            </w:pPr>
            <w:ins w:id="2096" w:author="JK " w:date="2024-01-22T17:34:00Z">
              <w:r>
                <w:t>UE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3D532852" w14:textId="77777777" w:rsidR="00C83509" w:rsidRDefault="00C83509" w:rsidP="00402A1F">
            <w:pPr>
              <w:pStyle w:val="TAC"/>
              <w:rPr>
                <w:ins w:id="2097" w:author="JK " w:date="2024-01-22T17:34:00Z"/>
              </w:rPr>
            </w:pPr>
            <w:ins w:id="2098" w:author="JK " w:date="2024-01-22T17:34:00Z">
              <w:r>
                <w:t>ACLR</w:t>
              </w:r>
            </w:ins>
          </w:p>
        </w:tc>
        <w:tc>
          <w:tcPr>
            <w:tcW w:w="2610" w:type="dxa"/>
            <w:shd w:val="clear" w:color="auto" w:fill="auto"/>
          </w:tcPr>
          <w:p w14:paraId="3A3E93E0" w14:textId="77777777" w:rsidR="00C83509" w:rsidRDefault="00C83509" w:rsidP="00402A1F">
            <w:pPr>
              <w:pStyle w:val="TAC"/>
              <w:rPr>
                <w:ins w:id="2099" w:author="JK " w:date="2024-01-22T17:34:00Z"/>
              </w:rPr>
            </w:pPr>
            <w:ins w:id="2100" w:author="JK " w:date="2024-01-22T17:34:00Z">
              <w:r>
                <w:t>17 dB</w:t>
              </w:r>
            </w:ins>
          </w:p>
        </w:tc>
      </w:tr>
      <w:tr w:rsidR="00C83509" w14:paraId="313B1B96" w14:textId="77777777" w:rsidTr="00402A1F">
        <w:trPr>
          <w:jc w:val="center"/>
          <w:ins w:id="2101" w:author="JK " w:date="2024-01-22T17:34:00Z"/>
        </w:trPr>
        <w:tc>
          <w:tcPr>
            <w:tcW w:w="1278" w:type="dxa"/>
            <w:vMerge/>
            <w:shd w:val="clear" w:color="auto" w:fill="auto"/>
            <w:vAlign w:val="center"/>
          </w:tcPr>
          <w:p w14:paraId="7AAD0BF1" w14:textId="77777777" w:rsidR="00C83509" w:rsidRDefault="00C83509" w:rsidP="00402A1F">
            <w:pPr>
              <w:pStyle w:val="TAC"/>
              <w:rPr>
                <w:ins w:id="2102" w:author="JK " w:date="2024-01-22T17:34:00Z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BB00D77" w14:textId="77777777" w:rsidR="00C83509" w:rsidRDefault="00C83509" w:rsidP="00402A1F">
            <w:pPr>
              <w:pStyle w:val="TAC"/>
              <w:rPr>
                <w:ins w:id="2103" w:author="JK " w:date="2024-01-22T17:34:00Z"/>
              </w:rPr>
            </w:pPr>
            <w:ins w:id="2104" w:author="JK " w:date="2024-01-22T17:34:00Z">
              <w:r>
                <w:t>ACS</w:t>
              </w:r>
            </w:ins>
          </w:p>
        </w:tc>
        <w:tc>
          <w:tcPr>
            <w:tcW w:w="2610" w:type="dxa"/>
            <w:shd w:val="clear" w:color="auto" w:fill="auto"/>
          </w:tcPr>
          <w:p w14:paraId="0C01843F" w14:textId="77777777" w:rsidR="00C83509" w:rsidRDefault="00C83509" w:rsidP="00402A1F">
            <w:pPr>
              <w:pStyle w:val="TAC"/>
              <w:rPr>
                <w:ins w:id="2105" w:author="JK " w:date="2024-01-22T17:34:00Z"/>
              </w:rPr>
            </w:pPr>
            <w:ins w:id="2106" w:author="JK " w:date="2024-01-22T17:34:00Z">
              <w:r>
                <w:t>22 dB</w:t>
              </w:r>
            </w:ins>
          </w:p>
        </w:tc>
      </w:tr>
    </w:tbl>
    <w:p w14:paraId="439E13E5" w14:textId="77777777" w:rsidR="00C83509" w:rsidRDefault="00C83509" w:rsidP="00C83509">
      <w:pPr>
        <w:rPr>
          <w:ins w:id="2107" w:author="JK " w:date="2024-01-22T17:35:00Z"/>
        </w:rPr>
      </w:pPr>
    </w:p>
    <w:p w14:paraId="226E2032" w14:textId="77777777" w:rsidR="00C83509" w:rsidRPr="00CA6434" w:rsidRDefault="00C83509" w:rsidP="00C8350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108" w:author="JK " w:date="2024-01-22T17:35:00Z"/>
          <w:rFonts w:ascii="Arial" w:eastAsia="Times New Roman" w:hAnsi="Arial"/>
          <w:sz w:val="28"/>
          <w:lang w:eastAsia="zh-CN"/>
        </w:rPr>
      </w:pPr>
      <w:ins w:id="2109" w:author="JK " w:date="2024-01-24T16:32:00Z">
        <w:r>
          <w:rPr>
            <w:rFonts w:ascii="Arial" w:eastAsia="Times New Roman" w:hAnsi="Arial" w:cs="Arial"/>
            <w:sz w:val="28"/>
            <w:lang w:eastAsia="zh-CN"/>
          </w:rPr>
          <w:t>6a.2</w:t>
        </w:r>
      </w:ins>
      <w:ins w:id="2110" w:author="JK " w:date="2024-01-22T17:35:00Z">
        <w:r w:rsidRPr="00CA6434">
          <w:rPr>
            <w:rFonts w:ascii="Arial" w:eastAsia="Times New Roman" w:hAnsi="Arial" w:cs="Arial"/>
            <w:sz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lang w:eastAsia="zh-CN"/>
          </w:rPr>
          <w:t>3</w:t>
        </w:r>
        <w:r>
          <w:rPr>
            <w:rFonts w:ascii="Arial" w:eastAsia="Times New Roman" w:hAnsi="Arial" w:cs="Arial"/>
            <w:sz w:val="28"/>
            <w:lang w:eastAsia="zh-CN"/>
          </w:rPr>
          <w:tab/>
        </w:r>
        <w:r w:rsidRPr="00524381">
          <w:rPr>
            <w:rFonts w:ascii="Arial" w:eastAsia="Times New Roman" w:hAnsi="Arial" w:cs="Arial"/>
            <w:sz w:val="28"/>
            <w:lang w:eastAsia="zh-CN"/>
          </w:rPr>
          <w:t>Antenna and beam forming pattern modelling</w:t>
        </w:r>
      </w:ins>
    </w:p>
    <w:p w14:paraId="75D5D622" w14:textId="77777777" w:rsidR="00C83509" w:rsidRDefault="00C83509" w:rsidP="00C835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111" w:author="JK " w:date="2024-01-22T17:35:00Z"/>
          <w:rFonts w:ascii="Arial" w:eastAsia="Times New Roman" w:hAnsi="Arial" w:cs="Arial"/>
          <w:sz w:val="24"/>
          <w:lang w:eastAsia="en-GB"/>
        </w:rPr>
      </w:pPr>
      <w:ins w:id="2112" w:author="JK " w:date="2024-01-24T16:32:00Z">
        <w:r>
          <w:rPr>
            <w:rFonts w:ascii="Arial" w:eastAsia="Times New Roman" w:hAnsi="Arial" w:cs="Arial"/>
            <w:sz w:val="24"/>
            <w:lang w:eastAsia="en-GB"/>
          </w:rPr>
          <w:t>6a.2</w:t>
        </w:r>
      </w:ins>
      <w:ins w:id="2113" w:author="JK " w:date="2024-01-22T17:35:00Z">
        <w:r w:rsidRPr="00CA6434">
          <w:rPr>
            <w:rFonts w:ascii="Arial" w:eastAsia="Times New Roman" w:hAnsi="Arial" w:cs="Arial"/>
            <w:sz w:val="24"/>
            <w:lang w:eastAsia="en-GB"/>
          </w:rPr>
          <w:t>.</w:t>
        </w:r>
        <w:r>
          <w:rPr>
            <w:rFonts w:ascii="Arial" w:eastAsia="Times New Roman" w:hAnsi="Arial" w:cs="Arial"/>
            <w:sz w:val="24"/>
            <w:lang w:eastAsia="en-GB"/>
          </w:rPr>
          <w:t>3</w:t>
        </w:r>
        <w:r w:rsidRPr="00CA6434">
          <w:rPr>
            <w:rFonts w:ascii="Arial" w:eastAsia="Times New Roman" w:hAnsi="Arial" w:cs="Arial"/>
            <w:sz w:val="24"/>
            <w:lang w:eastAsia="en-GB"/>
          </w:rPr>
          <w:t>.1</w:t>
        </w:r>
        <w:r w:rsidRPr="00CA6434">
          <w:rPr>
            <w:rFonts w:ascii="Arial" w:eastAsia="Times New Roman" w:hAnsi="Arial" w:cs="Arial"/>
            <w:sz w:val="24"/>
            <w:lang w:eastAsia="en-GB"/>
          </w:rPr>
          <w:tab/>
        </w:r>
        <w:r>
          <w:rPr>
            <w:rFonts w:ascii="Arial" w:eastAsia="Times New Roman" w:hAnsi="Arial" w:cs="Arial"/>
            <w:sz w:val="24"/>
            <w:lang w:eastAsia="en-GB"/>
          </w:rPr>
          <w:t>Satellite parameters</w:t>
        </w:r>
      </w:ins>
    </w:p>
    <w:p w14:paraId="2784CA7E" w14:textId="77777777" w:rsidR="00C83509" w:rsidRPr="00C172CE" w:rsidRDefault="00C83509" w:rsidP="00C83509">
      <w:pPr>
        <w:spacing w:after="120"/>
        <w:rPr>
          <w:ins w:id="2114" w:author="JK " w:date="2024-01-22T17:36:00Z"/>
        </w:rPr>
      </w:pPr>
      <w:ins w:id="2115" w:author="JK " w:date="2024-01-22T17:36:00Z">
        <w:r>
          <w:t>In Rel-18, a</w:t>
        </w:r>
        <w:r w:rsidRPr="00C172CE">
          <w:t>ntenna pattern in section 6.4.1 of TR38.811</w:t>
        </w:r>
        <w:r>
          <w:t xml:space="preserve"> is reused for NTN SAN and NTN UE</w:t>
        </w:r>
        <w:r w:rsidRPr="00404EB1">
          <w:rPr>
            <w:lang w:eastAsia="zh-CN"/>
          </w:rPr>
          <w:t>. Use of phased array antenna</w:t>
        </w:r>
        <w:r>
          <w:rPr>
            <w:lang w:eastAsia="zh-CN"/>
          </w:rPr>
          <w:t xml:space="preserve"> model needs further discussion.</w:t>
        </w:r>
      </w:ins>
    </w:p>
    <w:p w14:paraId="2C590C3B" w14:textId="77777777" w:rsidR="00C83509" w:rsidRPr="00C172CE" w:rsidRDefault="00C83509" w:rsidP="00C83509">
      <w:pPr>
        <w:spacing w:after="120"/>
        <w:rPr>
          <w:ins w:id="2116" w:author="JK " w:date="2024-01-22T17:36:00Z"/>
          <w:szCs w:val="24"/>
          <w:lang w:eastAsia="zh-CN"/>
        </w:rPr>
      </w:pPr>
      <w:ins w:id="2117" w:author="JK " w:date="2024-01-22T17:36:00Z">
        <w:r w:rsidRPr="00C172CE">
          <w:t>The following normalized antenna gain pattern, corresponding to a typical reflector antenna with a circular aperture, is considered.</w:t>
        </w:r>
      </w:ins>
    </w:p>
    <w:p w14:paraId="6F36FFB5" w14:textId="77777777" w:rsidR="00C83509" w:rsidRPr="00C172CE" w:rsidRDefault="00C83509" w:rsidP="00C83509">
      <w:pPr>
        <w:pStyle w:val="EQ"/>
        <w:rPr>
          <w:ins w:id="2118" w:author="JK " w:date="2024-01-22T17:36:00Z"/>
          <w:lang w:eastAsia="zh-CN"/>
        </w:rPr>
      </w:pPr>
      <w:ins w:id="2119" w:author="JK " w:date="2024-01-22T17:36:00Z">
        <w:r w:rsidRPr="00C172CE">
          <w:tab/>
          <w:t xml:space="preserve">1                </w:t>
        </w:r>
        <m:oMath>
          <m:r>
            <m:rPr>
              <m:sty m:val="p"/>
            </m:rPr>
            <w:rPr>
              <w:rFonts w:ascii="Cambria Math" w:hAnsi="Cambria Math"/>
            </w:rPr>
            <m:t>for θ=0</m:t>
          </m:r>
        </m:oMath>
        <w:r w:rsidRPr="00C172CE">
          <w:rPr>
            <w:lang w:eastAsia="zh-CN"/>
          </w:rPr>
          <w:t xml:space="preserve"> </w:t>
        </w:r>
      </w:ins>
    </w:p>
    <w:p w14:paraId="2BFCBF83" w14:textId="77777777" w:rsidR="00C83509" w:rsidRDefault="00C83509" w:rsidP="00C83509">
      <w:pPr>
        <w:pStyle w:val="EQ"/>
        <w:rPr>
          <w:ins w:id="2120" w:author="JK " w:date="2024-01-22T17:36:00Z"/>
        </w:rPr>
      </w:pPr>
      <w:ins w:id="2121" w:author="JK " w:date="2024-01-22T17:36:00Z">
        <w:r w:rsidRPr="00C172CE">
          <w:tab/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4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ka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sin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π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180</m:t>
                                      </m:r>
                                    </m:den>
                                  </m:f>
                                </m:e>
                              </m:d>
                            </m:e>
                          </m:func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ka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π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180</m:t>
                                  </m:r>
                                </m:den>
                              </m:f>
                            </m:e>
                          </m:d>
                        </m:e>
                      </m:func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  <w:r w:rsidRPr="00C172CE">
          <w:t xml:space="preserve">        </w:t>
        </w:r>
        <m:oMath>
          <m:r>
            <m:rPr>
              <m:sty m:val="p"/>
            </m:rPr>
            <w:rPr>
              <w:rFonts w:ascii="Cambria Math" w:hAnsi="Cambria Math"/>
            </w:rPr>
            <m:t>for 0&lt;</m:t>
          </m:r>
          <m:d>
            <m:dPr>
              <m:begChr m:val="|"/>
              <m:endChr m:val="|"/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θ</m:t>
              </m:r>
            </m:e>
          </m:d>
          <m:r>
            <w:rPr>
              <w:rFonts w:ascii="Cambria Math" w:hAnsi="Cambria Math" w:hint="eastAsia"/>
            </w:rPr>
            <m:t>≤</m:t>
          </m:r>
          <m:r>
            <w:rPr>
              <w:rFonts w:ascii="Cambria Math" w:hAnsi="Cambria Math" w:hint="eastAsia"/>
              <w:lang w:eastAsia="zh-CN"/>
            </w:rPr>
            <m:t>90</m:t>
          </m:r>
          <m:r>
            <w:rPr>
              <w:rFonts w:ascii="Cambria Math" w:hAnsi="Cambria Math"/>
            </w:rPr>
            <m:t>°</m:t>
          </m:r>
        </m:oMath>
      </w:ins>
    </w:p>
    <w:p w14:paraId="1A4BC8B4" w14:textId="77777777" w:rsidR="00C83509" w:rsidRPr="005603DD" w:rsidRDefault="00C83509" w:rsidP="00C83509">
      <w:pPr>
        <w:pStyle w:val="EQ"/>
        <w:jc w:val="center"/>
        <w:rPr>
          <w:ins w:id="2122" w:author="JK " w:date="2024-01-22T17:36:00Z"/>
        </w:rPr>
      </w:pPr>
      <w:ins w:id="2123" w:author="JK " w:date="2024-01-22T17:3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UE,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4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ka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sin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π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 w:hint="eastAsia"/>
                                          <w:lang w:eastAsia="zh-CN"/>
                                        </w:rPr>
                                        <m:t>2</m:t>
                                      </m:r>
                                    </m:den>
                                  </m:f>
                                </m:e>
                              </m:d>
                            </m:e>
                          </m:func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ka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π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hint="eastAsia"/>
                                      <w:lang w:eastAsia="zh-CN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</m:e>
                      </m:func>
                    </m:den>
                  </m:f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</m:oMath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m:oMath>
          <m:r>
            <m:rPr>
              <m:sty m:val="p"/>
            </m:rPr>
            <w:rPr>
              <w:rFonts w:ascii="Cambria Math" w:hAnsi="Cambria Math"/>
            </w:rPr>
            <m:t xml:space="preserve">for </m:t>
          </m:r>
          <m:d>
            <m:dPr>
              <m:begChr m:val="|"/>
              <m:endChr m:val="|"/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θ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&gt;</m:t>
          </m:r>
          <m:r>
            <m:rPr>
              <m:sty m:val="p"/>
            </m:rPr>
            <w:rPr>
              <w:rFonts w:ascii="Cambria Math" w:hAnsi="Cambria Math" w:hint="eastAsia"/>
            </w:rPr>
            <m:t>90</m:t>
          </m:r>
          <m:r>
            <m:rPr>
              <m:sty m:val="p"/>
            </m:rPr>
            <w:rPr>
              <w:rFonts w:ascii="Cambria Math" w:hAnsi="Cambria Math"/>
            </w:rPr>
            <m:t>°</m:t>
          </m:r>
        </m:oMath>
      </w:ins>
    </w:p>
    <w:p w14:paraId="685F5923" w14:textId="77777777" w:rsidR="00C83509" w:rsidRPr="00C172CE" w:rsidRDefault="00C83509" w:rsidP="00C83509">
      <w:pPr>
        <w:pStyle w:val="af8"/>
        <w:spacing w:after="0"/>
        <w:ind w:left="936" w:firstLineChars="0" w:firstLine="0"/>
        <w:rPr>
          <w:ins w:id="2124" w:author="JK " w:date="2024-01-22T17:36:00Z"/>
          <w:lang w:eastAsia="zh-CN"/>
        </w:rPr>
      </w:pPr>
      <w:proofErr w:type="gramStart"/>
      <w:ins w:id="2125" w:author="JK " w:date="2024-01-22T17:36:00Z">
        <w:r w:rsidRPr="00C172CE">
          <w:rPr>
            <w:lang w:eastAsia="zh-CN"/>
          </w:rPr>
          <w:t>w</w:t>
        </w:r>
        <w:r w:rsidRPr="00C172CE">
          <w:t>here</w:t>
        </w:r>
        <w:proofErr w:type="gramEnd"/>
        <w:r w:rsidRPr="00C172CE">
          <w:rPr>
            <w:lang w:eastAsia="zh-CN"/>
          </w:rPr>
          <w:t>:</w:t>
        </w:r>
        <w:r w:rsidRPr="00C172CE">
          <w:rPr>
            <w:lang w:eastAsia="zh-CN"/>
          </w:rPr>
          <w:tab/>
        </w:r>
        <w:r w:rsidRPr="00C172CE">
          <w:rPr>
            <w:lang w:eastAsia="zh-CN"/>
          </w:rPr>
          <w:tab/>
        </w:r>
        <w:r w:rsidRPr="00C172CE">
          <w:rPr>
            <w:lang w:eastAsia="zh-CN"/>
          </w:rPr>
          <w:tab/>
        </w:r>
      </w:ins>
    </w:p>
    <w:p w14:paraId="2CEB72F3" w14:textId="77777777" w:rsidR="00C83509" w:rsidRPr="00C172CE" w:rsidRDefault="00C83509" w:rsidP="00C83509">
      <w:pPr>
        <w:pStyle w:val="B1"/>
        <w:spacing w:after="0"/>
        <w:ind w:left="936" w:firstLine="0"/>
        <w:rPr>
          <w:ins w:id="2126" w:author="JK " w:date="2024-01-22T17:36:00Z"/>
        </w:rPr>
      </w:pPr>
      <w:ins w:id="2127" w:author="JK " w:date="2024-01-22T17:36:00Z">
        <w:r w:rsidRPr="00C172CE">
          <w:lastRenderedPageBreak/>
          <w:t>-</w:t>
        </w:r>
        <w:r w:rsidRPr="00C172CE">
          <w:tab/>
          <w:t>J</w:t>
        </w:r>
        <w:r w:rsidRPr="00C172CE">
          <w:rPr>
            <w:vertAlign w:val="subscript"/>
          </w:rPr>
          <w:t>1</w:t>
        </w:r>
        <w:r w:rsidRPr="00C172CE">
          <w:t>(x) is the Bessel function of the first kind and first order with argument</w:t>
        </w:r>
        <w:r>
          <w:t xml:space="preserve"> ‘x’</w:t>
        </w:r>
        <w:r w:rsidRPr="00C172CE">
          <w:t>;</w:t>
        </w:r>
      </w:ins>
    </w:p>
    <w:p w14:paraId="5FA5A8F2" w14:textId="77777777" w:rsidR="00C83509" w:rsidRPr="00C172CE" w:rsidRDefault="00C83509" w:rsidP="00C83509">
      <w:pPr>
        <w:pStyle w:val="B1"/>
        <w:spacing w:after="0"/>
        <w:ind w:left="936" w:firstLine="0"/>
        <w:rPr>
          <w:ins w:id="2128" w:author="JK " w:date="2024-01-22T17:36:00Z"/>
        </w:rPr>
      </w:pPr>
      <w:ins w:id="2129" w:author="JK " w:date="2024-01-22T17:36:00Z">
        <w:r w:rsidRPr="00C172CE">
          <w:t>-</w:t>
        </w:r>
        <w:r w:rsidRPr="00C172CE">
          <w:tab/>
        </w:r>
        <w:proofErr w:type="spellStart"/>
        <w:proofErr w:type="gramStart"/>
        <w:r>
          <w:t>a</w:t>
        </w:r>
        <w:r w:rsidRPr="00C172CE">
          <w:t>is</w:t>
        </w:r>
        <w:proofErr w:type="spellEnd"/>
        <w:proofErr w:type="gramEnd"/>
        <w:r w:rsidRPr="00C172CE">
          <w:t xml:space="preserve"> the radius of the antenna's circular aperture;</w:t>
        </w:r>
      </w:ins>
    </w:p>
    <w:p w14:paraId="714F2F7E" w14:textId="77777777" w:rsidR="00C83509" w:rsidRPr="00C172CE" w:rsidRDefault="00C83509" w:rsidP="00C83509">
      <w:pPr>
        <w:pStyle w:val="B1"/>
        <w:spacing w:after="0"/>
        <w:ind w:left="936" w:firstLine="0"/>
        <w:rPr>
          <w:ins w:id="2130" w:author="JK " w:date="2024-01-22T17:36:00Z"/>
        </w:rPr>
      </w:pPr>
      <w:ins w:id="2131" w:author="JK " w:date="2024-01-22T17:36:00Z">
        <w:r w:rsidRPr="00C172CE">
          <w:t>-</w:t>
        </w:r>
        <w:r w:rsidRPr="00C172CE">
          <w:tab/>
          <w:t>k = 2</w:t>
        </w:r>
        <w:r w:rsidRPr="00C172CE">
          <w:rPr>
            <w:rFonts w:ascii="Symbol" w:hAnsi="Symbol"/>
          </w:rPr>
          <w:t></w:t>
        </w:r>
        <w:r w:rsidRPr="00C172CE">
          <w:t>f/c is the wave number;</w:t>
        </w:r>
      </w:ins>
    </w:p>
    <w:p w14:paraId="05DDDDFA" w14:textId="77777777" w:rsidR="00C83509" w:rsidRPr="00C172CE" w:rsidRDefault="00C83509" w:rsidP="00C83509">
      <w:pPr>
        <w:pStyle w:val="B1"/>
        <w:spacing w:after="0"/>
        <w:ind w:left="936" w:firstLine="0"/>
        <w:rPr>
          <w:ins w:id="2132" w:author="JK " w:date="2024-01-22T17:36:00Z"/>
        </w:rPr>
      </w:pPr>
      <w:ins w:id="2133" w:author="JK " w:date="2024-01-22T17:36:00Z">
        <w:r w:rsidRPr="00C172CE">
          <w:t>-</w:t>
        </w:r>
        <w:r w:rsidRPr="00C172CE">
          <w:tab/>
        </w:r>
        <w:proofErr w:type="gramStart"/>
        <w:r w:rsidRPr="00C172CE">
          <w:t>f</w:t>
        </w:r>
        <w:proofErr w:type="gramEnd"/>
        <w:r w:rsidRPr="00C172CE">
          <w:t xml:space="preserve"> is the frequency of operation;</w:t>
        </w:r>
      </w:ins>
    </w:p>
    <w:p w14:paraId="2B997432" w14:textId="77777777" w:rsidR="00C83509" w:rsidRPr="00C172CE" w:rsidRDefault="00C83509" w:rsidP="00C83509">
      <w:pPr>
        <w:pStyle w:val="B1"/>
        <w:spacing w:after="0"/>
        <w:ind w:left="936" w:firstLine="0"/>
        <w:rPr>
          <w:ins w:id="2134" w:author="JK " w:date="2024-01-22T17:36:00Z"/>
        </w:rPr>
      </w:pPr>
      <w:ins w:id="2135" w:author="JK " w:date="2024-01-22T17:36:00Z">
        <w:r w:rsidRPr="00C172CE">
          <w:t>-</w:t>
        </w:r>
        <w:r w:rsidRPr="00C172CE">
          <w:tab/>
        </w:r>
        <w:proofErr w:type="gramStart"/>
        <w:r w:rsidRPr="00C172CE">
          <w:t>c</w:t>
        </w:r>
        <w:proofErr w:type="gramEnd"/>
        <w:r w:rsidRPr="00C172CE">
          <w:t xml:space="preserve"> is the speed of light in a vacuum and </w:t>
        </w:r>
        <w:r w:rsidRPr="00C172CE">
          <w:rPr>
            <w:rFonts w:ascii="Symbol" w:hAnsi="Symbol"/>
          </w:rPr>
          <w:t></w:t>
        </w:r>
        <w:r w:rsidRPr="00C172CE">
          <w:t xml:space="preserve"> is the angle measured from the bore sight of the antenna's main beam. </w:t>
        </w:r>
      </w:ins>
    </w:p>
    <w:p w14:paraId="390B7ABB" w14:textId="77777777" w:rsidR="00C83509" w:rsidRDefault="00C83509" w:rsidP="00C83509">
      <w:pPr>
        <w:jc w:val="both"/>
        <w:rPr>
          <w:ins w:id="2136" w:author="JK " w:date="2024-01-22T17:36:00Z"/>
          <w:rFonts w:ascii="Arial" w:hAnsi="Arial" w:cs="Arial"/>
        </w:rPr>
      </w:pPr>
      <w:ins w:id="2137" w:author="JK " w:date="2024-01-22T17:36:00Z">
        <w:r w:rsidRPr="00C172CE">
          <w:t xml:space="preserve">Note that </w:t>
        </w:r>
        <w:proofErr w:type="spellStart"/>
        <w:r w:rsidRPr="00C172CE">
          <w:rPr>
            <w:i/>
          </w:rPr>
          <w:t>ka</w:t>
        </w:r>
        <w:proofErr w:type="spellEnd"/>
        <w:r w:rsidRPr="00C172CE">
          <w:t xml:space="preserve"> equals to the number of wavelengths on the circumference of the aperture and is independent of the operating frequency.</w:t>
        </w:r>
        <w:r>
          <w:t xml:space="preserve"> And the </w:t>
        </w:r>
        <w:proofErr w:type="gramStart"/>
        <w:r>
          <w:t>sin(</w:t>
        </w:r>
        <w:proofErr w:type="gramEnd"/>
        <w:r>
          <w:t>) function is in radian.</w:t>
        </w:r>
      </w:ins>
    </w:p>
    <w:p w14:paraId="0870263D" w14:textId="77777777" w:rsidR="00C83509" w:rsidRDefault="00C83509" w:rsidP="00C83509">
      <w:pPr>
        <w:rPr>
          <w:ins w:id="2138" w:author="JK " w:date="2024-01-22T17:40:00Z"/>
        </w:rPr>
      </w:pPr>
      <w:ins w:id="2139" w:author="JK " w:date="2024-01-22T17:39:00Z">
        <w:r w:rsidRPr="00915278">
          <w:t xml:space="preserve">The beam layout definition for a single satellite simulation in </w:t>
        </w:r>
        <w:proofErr w:type="spellStart"/>
        <w:r>
          <w:t>Ka</w:t>
        </w:r>
        <w:proofErr w:type="spellEnd"/>
        <w:r>
          <w:t>-</w:t>
        </w:r>
        <w:r w:rsidRPr="00915278">
          <w:t xml:space="preserve">Band is defined in Table </w:t>
        </w:r>
      </w:ins>
      <w:ins w:id="2140" w:author="JK " w:date="2024-01-24T16:32:00Z">
        <w:r>
          <w:t>6a.2</w:t>
        </w:r>
      </w:ins>
      <w:ins w:id="2141" w:author="JK " w:date="2024-01-22T17:39:00Z">
        <w:r w:rsidRPr="00915278">
          <w:t>.3.1-1.</w:t>
        </w:r>
      </w:ins>
    </w:p>
    <w:p w14:paraId="51779E84" w14:textId="77777777" w:rsidR="00C83509" w:rsidRPr="003A4A47" w:rsidRDefault="00C83509">
      <w:pPr>
        <w:pStyle w:val="TH"/>
        <w:rPr>
          <w:ins w:id="2142" w:author="JK " w:date="2024-01-22T17:39:00Z"/>
        </w:rPr>
        <w:pPrChange w:id="2143" w:author="JK " w:date="2024-01-22T17:48:00Z">
          <w:pPr/>
        </w:pPrChange>
      </w:pPr>
      <w:ins w:id="2144" w:author="JK " w:date="2024-01-22T17:40:00Z">
        <w:r>
          <w:t xml:space="preserve">Table </w:t>
        </w:r>
      </w:ins>
      <w:ins w:id="2145" w:author="JK " w:date="2024-01-24T16:32:00Z">
        <w:r>
          <w:t>6a.2</w:t>
        </w:r>
      </w:ins>
      <w:ins w:id="2146" w:author="JK " w:date="2024-01-22T17:40:00Z">
        <w:r>
          <w:t>.3.1-1: Beam layout definition for single satellite simulation</w:t>
        </w:r>
      </w:ins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1"/>
        <w:gridCol w:w="7452"/>
      </w:tblGrid>
      <w:tr w:rsidR="00C83509" w14:paraId="56F20CAB" w14:textId="77777777" w:rsidTr="00402A1F">
        <w:trPr>
          <w:jc w:val="center"/>
          <w:ins w:id="2147" w:author="JK " w:date="2024-01-22T17:39:00Z"/>
        </w:trPr>
        <w:tc>
          <w:tcPr>
            <w:tcW w:w="2051" w:type="dxa"/>
            <w:shd w:val="clear" w:color="auto" w:fill="auto"/>
          </w:tcPr>
          <w:p w14:paraId="75091C2B" w14:textId="77777777" w:rsidR="00C83509" w:rsidRDefault="00C83509" w:rsidP="00402A1F">
            <w:pPr>
              <w:pStyle w:val="TAL"/>
              <w:rPr>
                <w:ins w:id="2148" w:author="JK " w:date="2024-01-22T17:39:00Z"/>
                <w:lang w:val="zh-CN"/>
              </w:rPr>
            </w:pPr>
            <w:ins w:id="2149" w:author="JK " w:date="2024-01-22T17:39:00Z">
              <w:r>
                <w:rPr>
                  <w:lang w:val="zh-CN"/>
                </w:rPr>
                <w:t>Beam layout definition</w:t>
              </w:r>
            </w:ins>
          </w:p>
        </w:tc>
        <w:tc>
          <w:tcPr>
            <w:tcW w:w="7452" w:type="dxa"/>
            <w:shd w:val="clear" w:color="auto" w:fill="auto"/>
          </w:tcPr>
          <w:p w14:paraId="798AA53D" w14:textId="77777777" w:rsidR="00C83509" w:rsidRDefault="00C83509" w:rsidP="00402A1F">
            <w:pPr>
              <w:pStyle w:val="TAL"/>
              <w:rPr>
                <w:ins w:id="2150" w:author="JK " w:date="2024-01-22T17:39:00Z"/>
                <w:lang w:eastAsia="zh-CN"/>
              </w:rPr>
            </w:pPr>
            <w:ins w:id="2151" w:author="JK " w:date="2024-01-22T17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ame with </w:t>
              </w:r>
              <w:r>
                <w:t>Table 6.2.3.1-1</w:t>
              </w:r>
            </w:ins>
          </w:p>
        </w:tc>
      </w:tr>
      <w:tr w:rsidR="00C83509" w14:paraId="10F160CA" w14:textId="77777777" w:rsidTr="00402A1F">
        <w:trPr>
          <w:jc w:val="center"/>
          <w:ins w:id="2152" w:author="JK " w:date="2024-01-22T17:39:00Z"/>
        </w:trPr>
        <w:tc>
          <w:tcPr>
            <w:tcW w:w="2051" w:type="dxa"/>
            <w:shd w:val="clear" w:color="auto" w:fill="auto"/>
          </w:tcPr>
          <w:p w14:paraId="1EDCF189" w14:textId="77777777" w:rsidR="00C83509" w:rsidRDefault="00C83509" w:rsidP="00402A1F">
            <w:pPr>
              <w:pStyle w:val="TAL"/>
              <w:rPr>
                <w:ins w:id="2153" w:author="JK " w:date="2024-01-22T17:39:00Z"/>
                <w:lang w:val="zh-CN"/>
              </w:rPr>
            </w:pPr>
            <w:ins w:id="2154" w:author="JK " w:date="2024-01-22T17:39:00Z">
              <w:r>
                <w:rPr>
                  <w:lang w:val="zh-CN"/>
                </w:rPr>
                <w:t>Number of beams</w:t>
              </w:r>
            </w:ins>
          </w:p>
        </w:tc>
        <w:tc>
          <w:tcPr>
            <w:tcW w:w="7452" w:type="dxa"/>
            <w:shd w:val="clear" w:color="auto" w:fill="auto"/>
          </w:tcPr>
          <w:p w14:paraId="1D2AE073" w14:textId="77777777" w:rsidR="00C83509" w:rsidRDefault="00C83509" w:rsidP="00402A1F">
            <w:pPr>
              <w:pStyle w:val="TAL"/>
              <w:rPr>
                <w:ins w:id="2155" w:author="JK " w:date="2024-01-22T17:39:00Z"/>
              </w:rPr>
            </w:pPr>
            <w:ins w:id="2156" w:author="JK " w:date="2024-01-22T17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ame with </w:t>
              </w:r>
              <w:r>
                <w:t>Table 6.2.3.1-1</w:t>
              </w:r>
            </w:ins>
          </w:p>
        </w:tc>
      </w:tr>
      <w:tr w:rsidR="00C83509" w14:paraId="1322DF52" w14:textId="77777777" w:rsidTr="00402A1F">
        <w:trPr>
          <w:jc w:val="center"/>
          <w:ins w:id="2157" w:author="JK " w:date="2024-01-22T17:39:00Z"/>
        </w:trPr>
        <w:tc>
          <w:tcPr>
            <w:tcW w:w="2051" w:type="dxa"/>
            <w:shd w:val="clear" w:color="auto" w:fill="auto"/>
          </w:tcPr>
          <w:p w14:paraId="171AE407" w14:textId="77777777" w:rsidR="00C83509" w:rsidRDefault="00C83509" w:rsidP="00402A1F">
            <w:pPr>
              <w:pStyle w:val="TAL"/>
              <w:rPr>
                <w:ins w:id="2158" w:author="JK " w:date="2024-01-22T17:39:00Z"/>
              </w:rPr>
            </w:pPr>
            <w:ins w:id="2159" w:author="JK " w:date="2024-01-22T17:39:00Z">
              <w:r>
                <w:t>UV plane illustration (extracted from [19])</w:t>
              </w:r>
            </w:ins>
          </w:p>
        </w:tc>
        <w:tc>
          <w:tcPr>
            <w:tcW w:w="7452" w:type="dxa"/>
            <w:shd w:val="clear" w:color="auto" w:fill="auto"/>
          </w:tcPr>
          <w:p w14:paraId="7DAA8E52" w14:textId="77777777" w:rsidR="00C83509" w:rsidRDefault="00C83509" w:rsidP="00402A1F">
            <w:pPr>
              <w:pStyle w:val="TAL"/>
              <w:rPr>
                <w:ins w:id="2160" w:author="JK " w:date="2024-01-22T17:39:00Z"/>
                <w:lang w:val="zh-CN"/>
              </w:rPr>
            </w:pPr>
            <w:ins w:id="2161" w:author="JK " w:date="2024-01-22T17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ame with </w:t>
              </w:r>
              <w:r>
                <w:t>Table 6.2.3.1-1</w:t>
              </w:r>
            </w:ins>
          </w:p>
        </w:tc>
      </w:tr>
      <w:tr w:rsidR="00C83509" w14:paraId="3A120D85" w14:textId="77777777" w:rsidTr="00402A1F">
        <w:trPr>
          <w:jc w:val="center"/>
          <w:ins w:id="2162" w:author="JK " w:date="2024-01-22T17:39:00Z"/>
        </w:trPr>
        <w:tc>
          <w:tcPr>
            <w:tcW w:w="2051" w:type="dxa"/>
            <w:shd w:val="clear" w:color="auto" w:fill="auto"/>
          </w:tcPr>
          <w:p w14:paraId="3BDE0642" w14:textId="77777777" w:rsidR="00C83509" w:rsidRDefault="00C83509" w:rsidP="00402A1F">
            <w:pPr>
              <w:pStyle w:val="TAL"/>
              <w:rPr>
                <w:ins w:id="2163" w:author="JK " w:date="2024-01-22T17:39:00Z"/>
                <w:lang w:val="zh-CN"/>
              </w:rPr>
            </w:pPr>
            <w:ins w:id="2164" w:author="JK " w:date="2024-01-22T17:39:00Z">
              <w:r>
                <w:rPr>
                  <w:lang w:val="zh-CN"/>
                </w:rPr>
                <w:t>UV plane convention</w:t>
              </w:r>
            </w:ins>
          </w:p>
        </w:tc>
        <w:tc>
          <w:tcPr>
            <w:tcW w:w="7452" w:type="dxa"/>
            <w:shd w:val="clear" w:color="auto" w:fill="auto"/>
          </w:tcPr>
          <w:p w14:paraId="4FA2F807" w14:textId="77777777" w:rsidR="00C83509" w:rsidRDefault="00C83509" w:rsidP="00402A1F">
            <w:pPr>
              <w:pStyle w:val="TAL"/>
              <w:rPr>
                <w:ins w:id="2165" w:author="JK " w:date="2024-01-22T17:39:00Z"/>
              </w:rPr>
            </w:pPr>
            <w:ins w:id="2166" w:author="JK " w:date="2024-01-22T17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ame with </w:t>
              </w:r>
              <w:r>
                <w:t>Table 6.2.3.1-1</w:t>
              </w:r>
            </w:ins>
          </w:p>
        </w:tc>
      </w:tr>
      <w:tr w:rsidR="00C83509" w14:paraId="64410C79" w14:textId="77777777" w:rsidTr="00402A1F">
        <w:trPr>
          <w:jc w:val="center"/>
          <w:ins w:id="2167" w:author="JK " w:date="2024-01-22T17:39:00Z"/>
        </w:trPr>
        <w:tc>
          <w:tcPr>
            <w:tcW w:w="2051" w:type="dxa"/>
            <w:shd w:val="clear" w:color="auto" w:fill="auto"/>
          </w:tcPr>
          <w:p w14:paraId="619D6D26" w14:textId="77777777" w:rsidR="00C83509" w:rsidRDefault="00C83509" w:rsidP="00402A1F">
            <w:pPr>
              <w:pStyle w:val="TAL"/>
              <w:rPr>
                <w:ins w:id="2168" w:author="JK " w:date="2024-01-22T17:39:00Z"/>
              </w:rPr>
            </w:pPr>
            <w:ins w:id="2169" w:author="JK " w:date="2024-01-22T17:39:00Z">
              <w:r>
                <w:t>Adjacent beam spacing on UV plane</w:t>
              </w:r>
            </w:ins>
          </w:p>
        </w:tc>
        <w:tc>
          <w:tcPr>
            <w:tcW w:w="7452" w:type="dxa"/>
            <w:shd w:val="clear" w:color="auto" w:fill="auto"/>
          </w:tcPr>
          <w:p w14:paraId="6F712FBB" w14:textId="77777777" w:rsidR="00C83509" w:rsidRDefault="00C83509" w:rsidP="00402A1F">
            <w:pPr>
              <w:pStyle w:val="TAL"/>
              <w:rPr>
                <w:ins w:id="2170" w:author="JK " w:date="2024-01-22T17:39:00Z"/>
                <w:lang w:val="sv-SE"/>
              </w:rPr>
            </w:pPr>
            <w:ins w:id="2171" w:author="JK " w:date="2024-01-22T17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ame with </w:t>
              </w:r>
              <w:r>
                <w:t>Table 6.2.3.1-1</w:t>
              </w:r>
            </w:ins>
          </w:p>
        </w:tc>
      </w:tr>
      <w:tr w:rsidR="00C83509" w14:paraId="369F71F5" w14:textId="77777777" w:rsidTr="00402A1F">
        <w:trPr>
          <w:jc w:val="center"/>
          <w:ins w:id="2172" w:author="JK " w:date="2024-01-22T17:39:00Z"/>
        </w:trPr>
        <w:tc>
          <w:tcPr>
            <w:tcW w:w="2051" w:type="dxa"/>
            <w:shd w:val="clear" w:color="auto" w:fill="auto"/>
          </w:tcPr>
          <w:p w14:paraId="2E885B65" w14:textId="77777777" w:rsidR="00C83509" w:rsidRDefault="00C83509" w:rsidP="00402A1F">
            <w:pPr>
              <w:pStyle w:val="TAL"/>
              <w:rPr>
                <w:ins w:id="2173" w:author="JK " w:date="2024-01-22T17:39:00Z"/>
              </w:rPr>
            </w:pPr>
            <w:ins w:id="2174" w:author="JK " w:date="2024-01-22T17:39:00Z">
              <w:r>
                <w:t>Central beam bore sight direction definition</w:t>
              </w:r>
            </w:ins>
          </w:p>
        </w:tc>
        <w:tc>
          <w:tcPr>
            <w:tcW w:w="7452" w:type="dxa"/>
            <w:shd w:val="clear" w:color="auto" w:fill="auto"/>
          </w:tcPr>
          <w:p w14:paraId="4026F893" w14:textId="77777777" w:rsidR="00C83509" w:rsidRDefault="00C83509" w:rsidP="00402A1F">
            <w:pPr>
              <w:pStyle w:val="TAL"/>
              <w:rPr>
                <w:ins w:id="2175" w:author="JK " w:date="2024-01-22T17:39:00Z"/>
              </w:rPr>
            </w:pPr>
            <w:ins w:id="2176" w:author="JK " w:date="2024-01-22T17:39:00Z">
              <w:r>
                <w:t xml:space="preserve">Baseline: </w:t>
              </w:r>
            </w:ins>
          </w:p>
          <w:p w14:paraId="321AF2CC" w14:textId="77777777" w:rsidR="00C83509" w:rsidRDefault="00C83509" w:rsidP="00402A1F">
            <w:pPr>
              <w:pStyle w:val="TAL"/>
              <w:rPr>
                <w:ins w:id="2177" w:author="JK " w:date="2024-01-22T17:39:00Z"/>
              </w:rPr>
            </w:pPr>
            <w:ins w:id="2178" w:author="JK " w:date="2024-01-22T17:39:00Z">
              <w:r>
                <w:t xml:space="preserve">Case 1: Central beam </w:t>
              </w:r>
              <w:proofErr w:type="spellStart"/>
              <w:r>
                <w:t>center</w:t>
              </w:r>
              <w:proofErr w:type="spellEnd"/>
              <w:r>
                <w:t xml:space="preserve"> is considered at nadir point</w:t>
              </w:r>
            </w:ins>
          </w:p>
          <w:p w14:paraId="4EE15C51" w14:textId="77777777" w:rsidR="00C83509" w:rsidRDefault="00C83509" w:rsidP="00402A1F">
            <w:pPr>
              <w:pStyle w:val="TAL"/>
              <w:rPr>
                <w:ins w:id="2179" w:author="JK " w:date="2024-01-22T17:39:00Z"/>
              </w:rPr>
            </w:pPr>
            <w:ins w:id="2180" w:author="JK " w:date="2024-01-22T17:39:00Z">
              <w:r>
                <w:t xml:space="preserve">Case 2: </w:t>
              </w:r>
            </w:ins>
            <w:ins w:id="2181" w:author="JK " w:date="2024-01-22T17:40:00Z">
              <w:r>
                <w:t>2</w:t>
              </w:r>
            </w:ins>
            <w:ins w:id="2182" w:author="JK " w:date="2024-01-22T17:39:00Z">
              <w:r>
                <w:t>5° for GEO and LEO</w:t>
              </w:r>
            </w:ins>
          </w:p>
        </w:tc>
      </w:tr>
      <w:tr w:rsidR="00C83509" w14:paraId="1ECCAA1B" w14:textId="77777777" w:rsidTr="00402A1F">
        <w:trPr>
          <w:trHeight w:val="98"/>
          <w:jc w:val="center"/>
          <w:ins w:id="2183" w:author="JK " w:date="2024-01-22T17:39:00Z"/>
        </w:trPr>
        <w:tc>
          <w:tcPr>
            <w:tcW w:w="2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39860" w14:textId="77777777" w:rsidR="00C83509" w:rsidRDefault="00C83509" w:rsidP="00402A1F">
            <w:pPr>
              <w:pStyle w:val="TAL"/>
              <w:rPr>
                <w:ins w:id="2184" w:author="JK " w:date="2024-01-22T17:39:00Z"/>
              </w:rPr>
            </w:pPr>
            <w:ins w:id="2185" w:author="JK " w:date="2024-01-22T17:42:00Z">
              <w:r w:rsidRPr="00915278">
                <w:t>Frequency-reuse factor</w:t>
              </w:r>
            </w:ins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96295" w14:textId="77777777" w:rsidR="00C83509" w:rsidRPr="00915278" w:rsidRDefault="00C83509" w:rsidP="00402A1F">
            <w:pPr>
              <w:pStyle w:val="TAL"/>
              <w:rPr>
                <w:ins w:id="2186" w:author="JK " w:date="2024-01-22T17:39:00Z"/>
                <w:lang w:val="en-US"/>
                <w:rPrChange w:id="2187" w:author="JK " w:date="2024-01-22T17:41:00Z">
                  <w:rPr>
                    <w:ins w:id="2188" w:author="JK " w:date="2024-01-22T17:39:00Z"/>
                    <w:lang w:val="zh-CN"/>
                  </w:rPr>
                </w:rPrChange>
              </w:rPr>
            </w:pPr>
            <w:ins w:id="2189" w:author="JK " w:date="2024-01-22T17:39:00Z">
              <w:r w:rsidRPr="00915278">
                <w:rPr>
                  <w:lang w:val="en-US"/>
                  <w:rPrChange w:id="2190" w:author="JK " w:date="2024-01-22T17:41:00Z">
                    <w:rPr>
                      <w:lang w:val="zh-CN"/>
                    </w:rPr>
                  </w:rPrChange>
                </w:rPr>
                <w:t>FRF=2</w:t>
              </w:r>
            </w:ins>
          </w:p>
          <w:p w14:paraId="6327C173" w14:textId="77777777" w:rsidR="00C83509" w:rsidRDefault="00C83509" w:rsidP="00402A1F">
            <w:pPr>
              <w:pStyle w:val="TAL"/>
              <w:rPr>
                <w:ins w:id="2191" w:author="JK " w:date="2024-01-22T17:41:00Z"/>
              </w:rPr>
            </w:pPr>
            <w:ins w:id="2192" w:author="JK " w:date="2024-01-22T17:42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57CC063E" wp14:editId="491865FE">
                    <wp:extent cx="1389380" cy="1826260"/>
                    <wp:effectExtent l="0" t="0" r="1270" b="2540"/>
                    <wp:docPr id="925" name="图片 92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925" name="图片 92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389380" cy="18262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07353205" w14:textId="77777777" w:rsidR="00C83509" w:rsidRPr="00915278" w:rsidRDefault="00C83509" w:rsidP="00402A1F">
            <w:pPr>
              <w:pStyle w:val="TAL"/>
              <w:rPr>
                <w:ins w:id="2193" w:author="JK " w:date="2024-01-22T17:39:00Z"/>
                <w:lang w:val="en-US"/>
                <w:rPrChange w:id="2194" w:author="JK " w:date="2024-01-22T17:41:00Z">
                  <w:rPr>
                    <w:ins w:id="2195" w:author="JK " w:date="2024-01-22T17:39:00Z"/>
                    <w:lang w:val="zh-CN"/>
                  </w:rPr>
                </w:rPrChange>
              </w:rPr>
            </w:pPr>
            <w:ins w:id="2196" w:author="JK " w:date="2024-01-22T17:41:00Z">
              <w:r w:rsidRPr="00915278">
                <w:rPr>
                  <w:lang w:val="en-US"/>
                  <w:rPrChange w:id="2197" w:author="JK " w:date="2024-01-22T17:41:00Z">
                    <w:rPr>
                      <w:lang w:val="zh-CN"/>
                    </w:rPr>
                  </w:rPrChange>
                </w:rPr>
                <w:t>Do not consider interference leakage from adjacent beams as starting point for co-ex study.</w:t>
              </w:r>
              <w:r>
                <w:rPr>
                  <w:lang w:val="en-US"/>
                </w:rPr>
                <w:t xml:space="preserve"> </w:t>
              </w:r>
              <w:r w:rsidRPr="00915278">
                <w:rPr>
                  <w:lang w:val="en-US"/>
                  <w:rPrChange w:id="2198" w:author="JK " w:date="2024-01-22T17:41:00Z">
                    <w:rPr>
                      <w:lang w:val="zh-CN"/>
                    </w:rPr>
                  </w:rPrChange>
                </w:rPr>
                <w:t>For example for the figure above, do not consider the interference leakage from green, blue and purple beams when study SINR for the red beam.</w:t>
              </w:r>
            </w:ins>
          </w:p>
        </w:tc>
      </w:tr>
      <w:tr w:rsidR="00C83509" w14:paraId="5CF9C206" w14:textId="77777777" w:rsidTr="00402A1F">
        <w:trPr>
          <w:jc w:val="center"/>
          <w:ins w:id="2199" w:author="JK " w:date="2024-01-22T17:39:00Z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6A1CE" w14:textId="77777777" w:rsidR="00C83509" w:rsidRDefault="00C83509" w:rsidP="00402A1F">
            <w:pPr>
              <w:pStyle w:val="TAL"/>
              <w:rPr>
                <w:ins w:id="2200" w:author="JK " w:date="2024-01-22T17:39:00Z"/>
                <w:lang w:val="zh-CN"/>
              </w:rPr>
            </w:pPr>
            <w:ins w:id="2201" w:author="JK " w:date="2024-01-22T17:39:00Z">
              <w:r>
                <w:rPr>
                  <w:lang w:val="zh-CN"/>
                </w:rPr>
                <w:t>Polarization re-use</w:t>
              </w:r>
            </w:ins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A2711" w14:textId="77777777" w:rsidR="00C83509" w:rsidRDefault="00C83509" w:rsidP="00402A1F">
            <w:pPr>
              <w:pStyle w:val="TAL"/>
              <w:rPr>
                <w:ins w:id="2202" w:author="JK " w:date="2024-01-22T17:39:00Z"/>
              </w:rPr>
            </w:pPr>
            <w:ins w:id="2203" w:author="JK " w:date="2024-01-22T17:39:00Z">
              <w:r>
                <w:t>Enable</w:t>
              </w:r>
            </w:ins>
          </w:p>
          <w:p w14:paraId="27D978BD" w14:textId="77777777" w:rsidR="00C83509" w:rsidRDefault="00C83509" w:rsidP="00402A1F">
            <w:pPr>
              <w:pStyle w:val="TAL"/>
              <w:rPr>
                <w:ins w:id="2204" w:author="JK " w:date="2024-01-22T17:39:00Z"/>
              </w:rPr>
            </w:pPr>
            <w:ins w:id="2205" w:author="JK " w:date="2024-01-22T17:39:00Z">
              <w:r>
                <w:t xml:space="preserve">Note: Polarization re-use should apply only if circular polarization for terminal antenna is considered </w:t>
              </w:r>
            </w:ins>
          </w:p>
        </w:tc>
      </w:tr>
      <w:tr w:rsidR="00C83509" w14:paraId="513BBB68" w14:textId="77777777" w:rsidTr="00402A1F">
        <w:trPr>
          <w:jc w:val="center"/>
          <w:ins w:id="2206" w:author="JK " w:date="2024-01-22T17:39:00Z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55870" w14:textId="77777777" w:rsidR="00C83509" w:rsidRDefault="00C83509" w:rsidP="00402A1F">
            <w:pPr>
              <w:pStyle w:val="TAL"/>
              <w:rPr>
                <w:ins w:id="2207" w:author="JK " w:date="2024-01-22T17:39:00Z"/>
                <w:lang w:val="zh-CN"/>
              </w:rPr>
            </w:pPr>
            <w:ins w:id="2208" w:author="JK " w:date="2024-01-22T17:39:00Z">
              <w:r>
                <w:rPr>
                  <w:lang w:val="zh-CN"/>
                </w:rPr>
                <w:t>UEs outdoor/indoor distribution</w:t>
              </w:r>
            </w:ins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EAEFC" w14:textId="77777777" w:rsidR="00C83509" w:rsidRPr="00915278" w:rsidRDefault="00C83509" w:rsidP="00402A1F">
            <w:pPr>
              <w:pStyle w:val="TAL"/>
              <w:rPr>
                <w:ins w:id="2209" w:author="JK " w:date="2024-01-22T17:39:00Z"/>
                <w:lang w:val="en-US"/>
                <w:rPrChange w:id="2210" w:author="JK " w:date="2024-01-22T17:43:00Z">
                  <w:rPr>
                    <w:ins w:id="2211" w:author="JK " w:date="2024-01-22T17:39:00Z"/>
                    <w:lang w:val="zh-CN"/>
                  </w:rPr>
                </w:rPrChange>
              </w:rPr>
            </w:pPr>
            <w:ins w:id="2212" w:author="JK " w:date="2024-01-22T17:4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ame with </w:t>
              </w:r>
              <w:r>
                <w:t>Table 6.2.3.1-1</w:t>
              </w:r>
            </w:ins>
          </w:p>
        </w:tc>
      </w:tr>
      <w:tr w:rsidR="00C83509" w14:paraId="68B273B9" w14:textId="77777777" w:rsidTr="00402A1F">
        <w:trPr>
          <w:jc w:val="center"/>
          <w:ins w:id="2213" w:author="JK " w:date="2024-01-22T17:39:00Z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17805" w14:textId="77777777" w:rsidR="00C83509" w:rsidRDefault="00C83509" w:rsidP="00402A1F">
            <w:pPr>
              <w:pStyle w:val="TAL"/>
              <w:rPr>
                <w:ins w:id="2214" w:author="JK " w:date="2024-01-22T17:39:00Z"/>
                <w:lang w:val="zh-CN"/>
              </w:rPr>
            </w:pPr>
            <w:ins w:id="2215" w:author="JK " w:date="2024-01-22T17:39:00Z">
              <w:r>
                <w:rPr>
                  <w:lang w:val="zh-CN"/>
                </w:rPr>
                <w:t>UE distribution</w:t>
              </w:r>
            </w:ins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63F98" w14:textId="77777777" w:rsidR="00C83509" w:rsidRDefault="00C83509" w:rsidP="00402A1F">
            <w:pPr>
              <w:pStyle w:val="TAL"/>
              <w:rPr>
                <w:ins w:id="2216" w:author="JK " w:date="2024-01-22T17:39:00Z"/>
              </w:rPr>
            </w:pPr>
            <w:ins w:id="2217" w:author="JK " w:date="2024-01-22T17:4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ame with </w:t>
              </w:r>
              <w:r>
                <w:t>Table 6.2.3.1-1</w:t>
              </w:r>
            </w:ins>
          </w:p>
        </w:tc>
      </w:tr>
      <w:tr w:rsidR="00C83509" w14:paraId="399CC181" w14:textId="77777777" w:rsidTr="00402A1F">
        <w:trPr>
          <w:jc w:val="center"/>
          <w:ins w:id="2218" w:author="JK " w:date="2024-01-22T17:39:00Z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E6151" w14:textId="77777777" w:rsidR="00C83509" w:rsidRDefault="00C83509" w:rsidP="00402A1F">
            <w:pPr>
              <w:pStyle w:val="TAL"/>
              <w:rPr>
                <w:ins w:id="2219" w:author="JK " w:date="2024-01-22T17:39:00Z"/>
                <w:lang w:val="zh-CN"/>
              </w:rPr>
            </w:pPr>
            <w:ins w:id="2220" w:author="JK " w:date="2024-01-22T17:39:00Z">
              <w:r>
                <w:rPr>
                  <w:lang w:val="zh-CN"/>
                </w:rPr>
                <w:t>UE configuration</w:t>
              </w:r>
            </w:ins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8237D" w14:textId="77777777" w:rsidR="00C83509" w:rsidRPr="00915278" w:rsidRDefault="00C83509" w:rsidP="00402A1F">
            <w:pPr>
              <w:pStyle w:val="TAL"/>
              <w:rPr>
                <w:ins w:id="2221" w:author="JK " w:date="2024-01-22T17:43:00Z"/>
                <w:lang w:val="en-US"/>
                <w:rPrChange w:id="2222" w:author="JK " w:date="2024-01-22T17:43:00Z">
                  <w:rPr>
                    <w:ins w:id="2223" w:author="JK " w:date="2024-01-22T17:43:00Z"/>
                    <w:lang w:val="zh-CN"/>
                  </w:rPr>
                </w:rPrChange>
              </w:rPr>
            </w:pPr>
            <w:ins w:id="2224" w:author="JK " w:date="2024-01-22T17:43:00Z">
              <w:r w:rsidRPr="00915278">
                <w:rPr>
                  <w:lang w:val="en-US"/>
                  <w:rPrChange w:id="2225" w:author="JK " w:date="2024-01-22T17:43:00Z">
                    <w:rPr>
                      <w:lang w:val="zh-CN"/>
                    </w:rPr>
                  </w:rPrChange>
                </w:rPr>
                <w:t xml:space="preserve">Fixed and mobile VSAT for GSO </w:t>
              </w:r>
            </w:ins>
          </w:p>
          <w:p w14:paraId="16363BB1" w14:textId="77777777" w:rsidR="00C83509" w:rsidRDefault="00C83509" w:rsidP="00402A1F">
            <w:pPr>
              <w:pStyle w:val="TAL"/>
              <w:rPr>
                <w:ins w:id="2226" w:author="JK " w:date="2024-01-22T17:39:00Z"/>
                <w:lang w:val="zh-CN"/>
              </w:rPr>
            </w:pPr>
            <w:ins w:id="2227" w:author="JK " w:date="2024-01-22T17:43:00Z">
              <w:r w:rsidRPr="00915278">
                <w:rPr>
                  <w:lang w:val="zh-CN"/>
                </w:rPr>
                <w:t>Fixed VSAT for NGSO</w:t>
              </w:r>
            </w:ins>
          </w:p>
        </w:tc>
      </w:tr>
      <w:tr w:rsidR="00C83509" w14:paraId="0A7C6267" w14:textId="77777777" w:rsidTr="00402A1F">
        <w:trPr>
          <w:jc w:val="center"/>
          <w:ins w:id="2228" w:author="JK " w:date="2024-01-22T17:39:00Z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84149" w14:textId="77777777" w:rsidR="00C83509" w:rsidRDefault="00C83509" w:rsidP="00402A1F">
            <w:pPr>
              <w:pStyle w:val="TAL"/>
              <w:rPr>
                <w:ins w:id="2229" w:author="JK " w:date="2024-01-22T17:39:00Z"/>
                <w:lang w:val="zh-CN"/>
              </w:rPr>
            </w:pPr>
            <w:ins w:id="2230" w:author="JK " w:date="2024-01-22T17:39:00Z">
              <w:r>
                <w:rPr>
                  <w:lang w:val="zh-CN"/>
                </w:rPr>
                <w:t>UE orientation</w:t>
              </w:r>
            </w:ins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D7C0A" w14:textId="77777777" w:rsidR="00C83509" w:rsidRPr="00915278" w:rsidRDefault="00C83509" w:rsidP="00402A1F">
            <w:pPr>
              <w:pStyle w:val="TAL"/>
              <w:rPr>
                <w:ins w:id="2231" w:author="JK " w:date="2024-01-22T17:39:00Z"/>
                <w:lang w:val="en-US"/>
                <w:rPrChange w:id="2232" w:author="JK " w:date="2024-01-22T17:43:00Z">
                  <w:rPr>
                    <w:ins w:id="2233" w:author="JK " w:date="2024-01-22T17:39:00Z"/>
                    <w:lang w:val="zh-CN"/>
                  </w:rPr>
                </w:rPrChange>
              </w:rPr>
            </w:pPr>
            <w:ins w:id="2234" w:author="JK " w:date="2024-01-22T17:39:00Z">
              <w:r w:rsidRPr="00915278">
                <w:rPr>
                  <w:lang w:val="en-US"/>
                  <w:rPrChange w:id="2235" w:author="JK " w:date="2024-01-22T17:43:00Z">
                    <w:rPr>
                      <w:lang w:val="zh-CN"/>
                    </w:rPr>
                  </w:rPrChange>
                </w:rPr>
                <w:t>Random</w:t>
              </w:r>
            </w:ins>
            <w:ins w:id="2236" w:author="JK " w:date="2024-01-22T17:43:00Z">
              <w:r>
                <w:t xml:space="preserve"> </w:t>
              </w:r>
              <w:r w:rsidRPr="00915278">
                <w:rPr>
                  <w:lang w:val="en-US"/>
                </w:rPr>
                <w:t>Ideal Tracking serving beam</w:t>
              </w:r>
            </w:ins>
          </w:p>
        </w:tc>
      </w:tr>
      <w:tr w:rsidR="00C83509" w14:paraId="0163E6A7" w14:textId="77777777" w:rsidTr="00402A1F">
        <w:trPr>
          <w:jc w:val="center"/>
          <w:ins w:id="2237" w:author="JK " w:date="2024-01-22T17:39:00Z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7C9EE" w14:textId="77777777" w:rsidR="00C83509" w:rsidRDefault="00C83509" w:rsidP="00402A1F">
            <w:pPr>
              <w:pStyle w:val="TAL"/>
              <w:rPr>
                <w:ins w:id="2238" w:author="JK " w:date="2024-01-22T17:39:00Z"/>
                <w:lang w:val="zh-CN"/>
              </w:rPr>
            </w:pPr>
            <w:ins w:id="2239" w:author="JK " w:date="2024-01-22T17:39:00Z">
              <w:r>
                <w:rPr>
                  <w:lang w:val="zh-CN"/>
                </w:rPr>
                <w:t>UE attachment</w:t>
              </w:r>
            </w:ins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A985C" w14:textId="77777777" w:rsidR="00C83509" w:rsidRDefault="00C83509" w:rsidP="00402A1F">
            <w:pPr>
              <w:pStyle w:val="TAL"/>
              <w:rPr>
                <w:ins w:id="2240" w:author="JK " w:date="2024-01-22T17:39:00Z"/>
                <w:lang w:val="zh-CN"/>
              </w:rPr>
            </w:pPr>
            <w:ins w:id="2241" w:author="JK " w:date="2024-01-22T17:39:00Z">
              <w:r>
                <w:rPr>
                  <w:lang w:val="zh-CN"/>
                </w:rPr>
                <w:t>RSRP</w:t>
              </w:r>
            </w:ins>
          </w:p>
        </w:tc>
      </w:tr>
    </w:tbl>
    <w:p w14:paraId="7094575A" w14:textId="77777777" w:rsidR="00C83509" w:rsidRPr="003A4A47" w:rsidRDefault="00C83509" w:rsidP="00C83509">
      <w:pPr>
        <w:rPr>
          <w:ins w:id="2242" w:author="JK " w:date="2024-01-22T17:39:00Z"/>
        </w:rPr>
      </w:pPr>
    </w:p>
    <w:p w14:paraId="05E80ADD" w14:textId="77777777" w:rsidR="00C83509" w:rsidRDefault="00C83509" w:rsidP="00C83509">
      <w:pPr>
        <w:pStyle w:val="4"/>
        <w:rPr>
          <w:ins w:id="2243" w:author="JK " w:date="2024-01-22T17:45:00Z"/>
          <w:rFonts w:cs="Arial"/>
          <w:b/>
        </w:rPr>
      </w:pPr>
      <w:bookmarkStart w:id="2244" w:name="_Toc87889249"/>
      <w:bookmarkStart w:id="2245" w:name="_Toc94170350"/>
      <w:bookmarkStart w:id="2246" w:name="_Toc104122354"/>
      <w:bookmarkStart w:id="2247" w:name="_Toc104210160"/>
      <w:bookmarkStart w:id="2248" w:name="_Toc104502872"/>
      <w:bookmarkStart w:id="2249" w:name="_Toc106127632"/>
      <w:bookmarkStart w:id="2250" w:name="_Toc115087925"/>
      <w:bookmarkStart w:id="2251" w:name="_Toc115088081"/>
      <w:bookmarkStart w:id="2252" w:name="_Toc130321454"/>
      <w:bookmarkStart w:id="2253" w:name="_Toc130321608"/>
      <w:bookmarkStart w:id="2254" w:name="_Toc130321762"/>
      <w:bookmarkStart w:id="2255" w:name="_Toc130322129"/>
      <w:ins w:id="2256" w:author="JK " w:date="2024-01-24T16:32:00Z">
        <w:r>
          <w:rPr>
            <w:rFonts w:cs="Arial"/>
          </w:rPr>
          <w:t>6a.2</w:t>
        </w:r>
      </w:ins>
      <w:ins w:id="2257" w:author="JK " w:date="2024-01-22T17:45:00Z">
        <w:r>
          <w:rPr>
            <w:rFonts w:cs="Arial"/>
          </w:rPr>
          <w:t>.3.2</w:t>
        </w:r>
        <w:r>
          <w:rPr>
            <w:rFonts w:cs="Arial"/>
          </w:rPr>
          <w:tab/>
        </w:r>
        <w:r>
          <w:rPr>
            <w:rFonts w:cs="Arial" w:hint="eastAsia"/>
          </w:rPr>
          <w:t>T</w:t>
        </w:r>
        <w:r>
          <w:rPr>
            <w:rFonts w:cs="Arial"/>
          </w:rPr>
          <w:t>N BS and UE antenna and beam forming pattern modelling</w:t>
        </w:r>
        <w:bookmarkEnd w:id="2244"/>
        <w:bookmarkEnd w:id="2245"/>
        <w:bookmarkEnd w:id="2246"/>
        <w:bookmarkEnd w:id="2247"/>
        <w:bookmarkEnd w:id="2248"/>
        <w:bookmarkEnd w:id="2249"/>
        <w:bookmarkEnd w:id="2250"/>
        <w:bookmarkEnd w:id="2251"/>
        <w:bookmarkEnd w:id="2252"/>
        <w:bookmarkEnd w:id="2253"/>
        <w:bookmarkEnd w:id="2254"/>
        <w:bookmarkEnd w:id="2255"/>
      </w:ins>
    </w:p>
    <w:p w14:paraId="31F58658" w14:textId="77777777" w:rsidR="00C83509" w:rsidRDefault="00C83509" w:rsidP="00C83509">
      <w:pPr>
        <w:rPr>
          <w:ins w:id="2258" w:author="JK " w:date="2024-01-22T17:49:00Z"/>
          <w:szCs w:val="24"/>
        </w:rPr>
      </w:pPr>
      <w:ins w:id="2259" w:author="JK " w:date="2024-01-22T17:47:00Z">
        <w:r>
          <w:rPr>
            <w:szCs w:val="24"/>
          </w:rPr>
          <w:t>T</w:t>
        </w:r>
      </w:ins>
      <w:ins w:id="2260" w:author="JK " w:date="2024-01-22T17:46:00Z">
        <w:r>
          <w:rPr>
            <w:szCs w:val="24"/>
          </w:rPr>
          <w:t xml:space="preserve">he parameters in Table </w:t>
        </w:r>
      </w:ins>
      <w:ins w:id="2261" w:author="JK " w:date="2024-01-24T16:32:00Z">
        <w:r>
          <w:rPr>
            <w:szCs w:val="24"/>
          </w:rPr>
          <w:t>6a.2</w:t>
        </w:r>
      </w:ins>
      <w:ins w:id="2262" w:author="JK " w:date="2024-01-22T17:46:00Z">
        <w:r>
          <w:rPr>
            <w:szCs w:val="24"/>
          </w:rPr>
          <w:t>.3.2-1</w:t>
        </w:r>
      </w:ins>
      <w:ins w:id="2263" w:author="JK " w:date="2024-01-22T17:49:00Z">
        <w:r>
          <w:rPr>
            <w:szCs w:val="24"/>
          </w:rPr>
          <w:t xml:space="preserve"> </w:t>
        </w:r>
      </w:ins>
      <w:ins w:id="2264" w:author="JK " w:date="2024-01-22T17:46:00Z">
        <w:r>
          <w:rPr>
            <w:szCs w:val="24"/>
          </w:rPr>
          <w:t xml:space="preserve">are used </w:t>
        </w:r>
      </w:ins>
      <w:ins w:id="2265" w:author="JK " w:date="2024-01-22T17:47:00Z">
        <w:r>
          <w:rPr>
            <w:szCs w:val="24"/>
          </w:rPr>
          <w:t>for</w:t>
        </w:r>
      </w:ins>
      <w:ins w:id="2266" w:author="JK " w:date="2024-01-22T17:46:00Z">
        <w:r>
          <w:rPr>
            <w:szCs w:val="24"/>
          </w:rPr>
          <w:t xml:space="preserve"> BS antenna pattern in the </w:t>
        </w:r>
      </w:ins>
      <w:ins w:id="2267" w:author="JK " w:date="2024-01-22T17:47:00Z">
        <w:r>
          <w:rPr>
            <w:szCs w:val="24"/>
          </w:rPr>
          <w:t>coexistence study</w:t>
        </w:r>
      </w:ins>
      <w:ins w:id="2268" w:author="JK " w:date="2024-01-22T17:46:00Z">
        <w:r>
          <w:rPr>
            <w:szCs w:val="24"/>
          </w:rPr>
          <w:t>.</w:t>
        </w:r>
      </w:ins>
    </w:p>
    <w:p w14:paraId="332FB171" w14:textId="77777777" w:rsidR="00C83509" w:rsidRPr="00583D90" w:rsidRDefault="00C83509" w:rsidP="00C83509">
      <w:pPr>
        <w:pStyle w:val="TH"/>
        <w:rPr>
          <w:ins w:id="2269" w:author="JK " w:date="2024-01-22T17:49:00Z"/>
        </w:rPr>
      </w:pPr>
      <w:ins w:id="2270" w:author="JK " w:date="2024-01-22T17:49:00Z">
        <w:r>
          <w:lastRenderedPageBreak/>
          <w:t xml:space="preserve">Table </w:t>
        </w:r>
      </w:ins>
      <w:ins w:id="2271" w:author="JK " w:date="2024-01-24T16:32:00Z">
        <w:r>
          <w:t>6a.2</w:t>
        </w:r>
      </w:ins>
      <w:ins w:id="2272" w:author="JK " w:date="2024-01-22T17:49:00Z">
        <w:r>
          <w:t xml:space="preserve">.3.2-1: </w:t>
        </w:r>
      </w:ins>
      <w:ins w:id="2273" w:author="JK " w:date="2024-01-22T17:51:00Z">
        <w:r>
          <w:rPr>
            <w:rFonts w:hint="eastAsia"/>
            <w:lang w:eastAsia="zh-CN"/>
          </w:rPr>
          <w:t>TN</w:t>
        </w:r>
        <w:r>
          <w:t xml:space="preserve"> </w:t>
        </w:r>
        <w:r w:rsidRPr="00505B1D">
          <w:t xml:space="preserve">BS antenna modelling for </w:t>
        </w:r>
        <w:proofErr w:type="gramStart"/>
        <w:r w:rsidRPr="00505B1D">
          <w:t>Urban</w:t>
        </w:r>
        <w:proofErr w:type="gramEnd"/>
        <w:r w:rsidRPr="00505B1D">
          <w:t xml:space="preserve"> macro scenario</w:t>
        </w:r>
      </w:ins>
    </w:p>
    <w:tbl>
      <w:tblPr>
        <w:tblW w:w="48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274" w:author="JK " w:date="2024-01-22T18:04:00Z">
          <w:tblPr>
            <w:tblW w:w="257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384"/>
        <w:gridCol w:w="5968"/>
        <w:tblGridChange w:id="2275">
          <w:tblGrid>
            <w:gridCol w:w="1677"/>
            <w:gridCol w:w="1009"/>
            <w:gridCol w:w="698"/>
            <w:gridCol w:w="1569"/>
            <w:gridCol w:w="1404"/>
            <w:gridCol w:w="2995"/>
          </w:tblGrid>
        </w:tblGridChange>
      </w:tblGrid>
      <w:tr w:rsidR="00C83509" w14:paraId="38FBE969" w14:textId="77777777" w:rsidTr="00402A1F">
        <w:trPr>
          <w:trHeight w:val="209"/>
          <w:jc w:val="center"/>
          <w:ins w:id="2276" w:author="JK " w:date="2024-01-22T17:48:00Z"/>
          <w:trPrChange w:id="2277" w:author="JK " w:date="2024-01-22T18:04:00Z">
            <w:trPr>
              <w:gridAfter w:val="0"/>
              <w:trHeight w:val="440"/>
              <w:jc w:val="center"/>
            </w:trPr>
          </w:trPrChange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8" w:author="JK " w:date="2024-01-22T18:04:00Z">
              <w:tcPr>
                <w:tcW w:w="27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B6FCDD" w14:textId="77777777" w:rsidR="00C83509" w:rsidRPr="00505B1D" w:rsidRDefault="00C83509">
            <w:pPr>
              <w:pStyle w:val="TAH"/>
              <w:rPr>
                <w:ins w:id="2279" w:author="JK " w:date="2024-01-22T17:48:00Z"/>
                <w:b w:val="0"/>
                <w:rPrChange w:id="2280" w:author="JK " w:date="2024-01-22T17:48:00Z">
                  <w:rPr>
                    <w:ins w:id="2281" w:author="JK " w:date="2024-01-22T17:48:00Z"/>
                    <w:b/>
                    <w:sz w:val="18"/>
                    <w:szCs w:val="18"/>
                    <w:lang w:val="en-US" w:eastAsia="zh-CN"/>
                  </w:rPr>
                </w:rPrChange>
              </w:rPr>
              <w:pPrChange w:id="2282" w:author="JK " w:date="2024-01-22T17:48:00Z">
                <w:pPr/>
              </w:pPrChange>
            </w:pPr>
            <w:ins w:id="2283" w:author="JK " w:date="2024-01-22T17:51:00Z">
              <w:r>
                <w:rPr>
                  <w:rFonts w:hint="eastAsia"/>
                  <w:lang w:eastAsia="zh-CN"/>
                </w:rPr>
                <w:t>Parameters</w:t>
              </w:r>
            </w:ins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84" w:author="JK " w:date="2024-01-22T18:04:00Z">
              <w:tcPr>
                <w:tcW w:w="228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0F88B2" w14:textId="77777777" w:rsidR="00C83509" w:rsidRPr="003A4A47" w:rsidRDefault="00C83509">
            <w:pPr>
              <w:pStyle w:val="TAH"/>
              <w:rPr>
                <w:ins w:id="2285" w:author="JK " w:date="2024-01-22T17:48:00Z"/>
              </w:rPr>
              <w:pPrChange w:id="2286" w:author="JK " w:date="2024-01-22T17:48:00Z">
                <w:pPr>
                  <w:jc w:val="center"/>
                </w:pPr>
              </w:pPrChange>
            </w:pPr>
            <w:ins w:id="2287" w:author="JK " w:date="2024-01-22T17:51:00Z">
              <w:r>
                <w:rPr>
                  <w:rFonts w:hint="eastAsia"/>
                  <w:lang w:eastAsia="zh-CN"/>
                </w:rPr>
                <w:t>Values</w:t>
              </w:r>
            </w:ins>
          </w:p>
        </w:tc>
      </w:tr>
      <w:tr w:rsidR="00C83509" w14:paraId="057B5E56" w14:textId="77777777" w:rsidTr="00402A1F">
        <w:trPr>
          <w:trHeight w:val="440"/>
          <w:jc w:val="center"/>
          <w:ins w:id="2288" w:author="JK " w:date="2024-01-22T17:51:00Z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2555" w14:textId="77777777" w:rsidR="00C83509" w:rsidRDefault="00C83509">
            <w:pPr>
              <w:pStyle w:val="TAL"/>
              <w:rPr>
                <w:ins w:id="2289" w:author="JK " w:date="2024-01-22T17:51:00Z"/>
                <w:lang w:eastAsia="zh-CN"/>
              </w:rPr>
              <w:pPrChange w:id="2290" w:author="JK " w:date="2024-01-22T17:51:00Z">
                <w:pPr>
                  <w:pStyle w:val="TAH"/>
                </w:pPr>
              </w:pPrChange>
            </w:pPr>
            <w:ins w:id="2291" w:author="JK " w:date="2024-01-22T17:51:00Z">
              <w:r w:rsidRPr="00505B1D">
                <w:rPr>
                  <w:lang w:val="zh-CN"/>
                  <w:rPrChange w:id="2292" w:author="JK " w:date="2024-01-22T17:51:00Z">
                    <w:rPr>
                      <w:b w:val="0"/>
                      <w:lang w:eastAsia="zh-CN"/>
                    </w:rPr>
                  </w:rPrChange>
                </w:rPr>
                <w:t>Scenario</w:t>
              </w:r>
            </w:ins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EC98" w14:textId="77777777" w:rsidR="00C83509" w:rsidRPr="00505B1D" w:rsidRDefault="00C83509">
            <w:pPr>
              <w:pStyle w:val="TAH"/>
              <w:jc w:val="left"/>
              <w:rPr>
                <w:ins w:id="2293" w:author="JK " w:date="2024-01-22T17:51:00Z"/>
                <w:b w:val="0"/>
                <w:rPrChange w:id="2294" w:author="JK " w:date="2024-01-22T17:52:00Z">
                  <w:rPr>
                    <w:ins w:id="2295" w:author="JK " w:date="2024-01-22T17:51:00Z"/>
                  </w:rPr>
                </w:rPrChange>
              </w:rPr>
              <w:pPrChange w:id="2296" w:author="JK " w:date="2024-01-22T17:55:00Z">
                <w:pPr>
                  <w:pStyle w:val="TAH"/>
                </w:pPr>
              </w:pPrChange>
            </w:pPr>
            <w:ins w:id="2297" w:author="JK " w:date="2024-01-22T17:52:00Z">
              <w:r w:rsidRPr="00505B1D">
                <w:rPr>
                  <w:b w:val="0"/>
                  <w:lang w:eastAsia="zh-CN"/>
                  <w:rPrChange w:id="2298" w:author="JK " w:date="2024-01-22T17:52:00Z">
                    <w:rPr>
                      <w:lang w:eastAsia="zh-CN"/>
                    </w:rPr>
                  </w:rPrChange>
                </w:rPr>
                <w:t>Urban</w:t>
              </w:r>
              <w:r w:rsidRPr="00505B1D">
                <w:rPr>
                  <w:b w:val="0"/>
                  <w:rPrChange w:id="2299" w:author="JK " w:date="2024-01-22T17:52:00Z">
                    <w:rPr/>
                  </w:rPrChange>
                </w:rPr>
                <w:t xml:space="preserve"> </w:t>
              </w:r>
            </w:ins>
            <w:ins w:id="2300" w:author="JK " w:date="2024-01-22T17:55:00Z">
              <w:r>
                <w:rPr>
                  <w:b w:val="0"/>
                </w:rPr>
                <w:t>m</w:t>
              </w:r>
            </w:ins>
            <w:ins w:id="2301" w:author="JK " w:date="2024-01-22T17:52:00Z">
              <w:r w:rsidRPr="00505B1D">
                <w:rPr>
                  <w:b w:val="0"/>
                  <w:rPrChange w:id="2302" w:author="JK " w:date="2024-01-22T17:52:00Z">
                    <w:rPr/>
                  </w:rPrChange>
                </w:rPr>
                <w:t>acro</w:t>
              </w:r>
            </w:ins>
          </w:p>
        </w:tc>
      </w:tr>
      <w:tr w:rsidR="00C83509" w14:paraId="71B81856" w14:textId="77777777" w:rsidTr="00402A1F">
        <w:trPr>
          <w:trHeight w:val="20"/>
          <w:jc w:val="center"/>
          <w:ins w:id="2303" w:author="JK " w:date="2024-01-22T17:48:00Z"/>
          <w:trPrChange w:id="2304" w:author="JK " w:date="2024-01-22T17:50:00Z">
            <w:trPr>
              <w:gridAfter w:val="0"/>
              <w:trHeight w:val="20"/>
              <w:jc w:val="center"/>
            </w:trPr>
          </w:trPrChange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5" w:author="JK " w:date="2024-01-22T17:50:00Z">
              <w:tcPr>
                <w:tcW w:w="27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DEB7EC" w14:textId="77777777" w:rsidR="00C83509" w:rsidRPr="00505B1D" w:rsidRDefault="00C83509">
            <w:pPr>
              <w:pStyle w:val="TAL"/>
              <w:rPr>
                <w:ins w:id="2306" w:author="JK " w:date="2024-01-22T17:48:00Z"/>
                <w:lang w:val="zh-CN"/>
                <w:rPrChange w:id="2307" w:author="JK " w:date="2024-01-22T17:49:00Z">
                  <w:rPr>
                    <w:ins w:id="2308" w:author="JK " w:date="2024-01-22T17:48:00Z"/>
                    <w:sz w:val="18"/>
                    <w:szCs w:val="18"/>
                  </w:rPr>
                </w:rPrChange>
              </w:rPr>
              <w:pPrChange w:id="2309" w:author="JK " w:date="2024-01-22T17:49:00Z">
                <w:pPr/>
              </w:pPrChange>
            </w:pPr>
            <w:ins w:id="2310" w:author="JK " w:date="2024-01-22T17:48:00Z">
              <w:r w:rsidRPr="00505B1D">
                <w:rPr>
                  <w:lang w:val="zh-CN"/>
                  <w:rPrChange w:id="2311" w:author="JK " w:date="2024-01-22T17:49:00Z">
                    <w:rPr>
                      <w:szCs w:val="18"/>
                    </w:rPr>
                  </w:rPrChange>
                </w:rPr>
                <w:t>Antenna pattern</w:t>
              </w:r>
            </w:ins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12" w:author="JK " w:date="2024-01-22T17:50:00Z">
              <w:tcPr>
                <w:tcW w:w="228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42B8CB" w14:textId="77777777" w:rsidR="00C83509" w:rsidRPr="003A4A47" w:rsidRDefault="00C83509">
            <w:pPr>
              <w:pStyle w:val="TAL"/>
              <w:rPr>
                <w:ins w:id="2313" w:author="JK " w:date="2024-01-22T17:48:00Z"/>
              </w:rPr>
              <w:pPrChange w:id="2314" w:author="JK " w:date="2024-01-22T17:49:00Z">
                <w:pPr>
                  <w:jc w:val="center"/>
                </w:pPr>
              </w:pPrChange>
            </w:pPr>
            <w:ins w:id="2315" w:author="JK " w:date="2024-01-22T17:48:00Z">
              <w:r w:rsidRPr="003A4A47">
                <w:t>TR 38.803</w:t>
              </w:r>
            </w:ins>
          </w:p>
        </w:tc>
      </w:tr>
      <w:tr w:rsidR="00C83509" w14:paraId="69A71155" w14:textId="77777777" w:rsidTr="00402A1F">
        <w:trPr>
          <w:trHeight w:val="20"/>
          <w:jc w:val="center"/>
          <w:ins w:id="2316" w:author="JK " w:date="2024-01-22T17:48:00Z"/>
          <w:trPrChange w:id="2317" w:author="JK " w:date="2024-01-22T17:50:00Z">
            <w:trPr>
              <w:gridAfter w:val="0"/>
              <w:trHeight w:val="20"/>
              <w:jc w:val="center"/>
            </w:trPr>
          </w:trPrChange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18" w:author="JK " w:date="2024-01-22T17:50:00Z">
              <w:tcPr>
                <w:tcW w:w="27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8A9E38" w14:textId="77777777" w:rsidR="00C83509" w:rsidRPr="00505B1D" w:rsidRDefault="00C83509">
            <w:pPr>
              <w:pStyle w:val="TAL"/>
              <w:rPr>
                <w:ins w:id="2319" w:author="JK " w:date="2024-01-22T17:48:00Z"/>
                <w:lang w:val="en-US"/>
                <w:rPrChange w:id="2320" w:author="JK " w:date="2024-01-22T17:50:00Z">
                  <w:rPr>
                    <w:ins w:id="2321" w:author="JK " w:date="2024-01-22T17:48:00Z"/>
                    <w:sz w:val="18"/>
                    <w:szCs w:val="18"/>
                  </w:rPr>
                </w:rPrChange>
              </w:rPr>
              <w:pPrChange w:id="2322" w:author="JK " w:date="2024-01-22T17:49:00Z">
                <w:pPr/>
              </w:pPrChange>
            </w:pPr>
            <w:ins w:id="2323" w:author="JK " w:date="2024-01-22T17:48:00Z">
              <w:r w:rsidRPr="00505B1D">
                <w:rPr>
                  <w:lang w:val="en-US"/>
                  <w:rPrChange w:id="2324" w:author="JK " w:date="2024-01-22T17:50:00Z">
                    <w:rPr>
                      <w:szCs w:val="18"/>
                    </w:rPr>
                  </w:rPrChange>
                </w:rPr>
                <w:t xml:space="preserve">Element gain </w:t>
              </w:r>
              <w:proofErr w:type="spellStart"/>
              <w:r w:rsidRPr="00505B1D">
                <w:rPr>
                  <w:lang w:val="en-US"/>
                  <w:rPrChange w:id="2325" w:author="JK " w:date="2024-01-22T17:50:00Z">
                    <w:rPr>
                      <w:i/>
                    </w:rPr>
                  </w:rPrChange>
                </w:rPr>
                <w:t>GE,max</w:t>
              </w:r>
              <w:proofErr w:type="spellEnd"/>
              <w:r w:rsidRPr="00505B1D">
                <w:rPr>
                  <w:lang w:val="en-US"/>
                  <w:rPrChange w:id="2326" w:author="JK " w:date="2024-01-22T17:50:00Z">
                    <w:rPr>
                      <w:szCs w:val="18"/>
                    </w:rPr>
                  </w:rPrChange>
                </w:rPr>
                <w:t xml:space="preserve"> (</w:t>
              </w:r>
              <w:proofErr w:type="spellStart"/>
              <w:r w:rsidRPr="00505B1D">
                <w:rPr>
                  <w:lang w:val="en-US"/>
                  <w:rPrChange w:id="2327" w:author="JK " w:date="2024-01-22T17:50:00Z">
                    <w:rPr>
                      <w:szCs w:val="18"/>
                    </w:rPr>
                  </w:rPrChange>
                </w:rPr>
                <w:t>dBi</w:t>
              </w:r>
              <w:proofErr w:type="spellEnd"/>
              <w:r w:rsidRPr="00505B1D">
                <w:rPr>
                  <w:lang w:val="en-US"/>
                  <w:rPrChange w:id="2328" w:author="JK " w:date="2024-01-22T17:50:00Z">
                    <w:rPr>
                      <w:szCs w:val="18"/>
                    </w:rPr>
                  </w:rPrChange>
                </w:rPr>
                <w:t xml:space="preserve">) </w:t>
              </w:r>
            </w:ins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29" w:author="JK " w:date="2024-01-22T17:50:00Z">
              <w:tcPr>
                <w:tcW w:w="228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E4914C" w14:textId="77777777" w:rsidR="00C83509" w:rsidRPr="003A4A47" w:rsidRDefault="00C83509">
            <w:pPr>
              <w:pStyle w:val="TAL"/>
              <w:rPr>
                <w:ins w:id="2330" w:author="JK " w:date="2024-01-22T17:48:00Z"/>
              </w:rPr>
              <w:pPrChange w:id="2331" w:author="JK " w:date="2024-01-22T17:49:00Z">
                <w:pPr>
                  <w:jc w:val="center"/>
                </w:pPr>
              </w:pPrChange>
            </w:pPr>
            <w:ins w:id="2332" w:author="JK " w:date="2024-01-22T17:48:00Z">
              <w:r w:rsidRPr="003A4A47">
                <w:t>5.5</w:t>
              </w:r>
            </w:ins>
          </w:p>
        </w:tc>
      </w:tr>
      <w:tr w:rsidR="00C83509" w14:paraId="49E29C18" w14:textId="77777777" w:rsidTr="00402A1F">
        <w:trPr>
          <w:trHeight w:val="20"/>
          <w:jc w:val="center"/>
          <w:ins w:id="2333" w:author="JK " w:date="2024-01-22T17:48:00Z"/>
          <w:trPrChange w:id="2334" w:author="JK " w:date="2024-01-22T17:50:00Z">
            <w:trPr>
              <w:gridAfter w:val="0"/>
              <w:trHeight w:val="20"/>
              <w:jc w:val="center"/>
            </w:trPr>
          </w:trPrChange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5" w:author="JK " w:date="2024-01-22T17:50:00Z">
              <w:tcPr>
                <w:tcW w:w="27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50EC54" w14:textId="77777777" w:rsidR="00C83509" w:rsidRPr="00F30555" w:rsidRDefault="00C83509">
            <w:pPr>
              <w:pStyle w:val="TAL"/>
              <w:rPr>
                <w:ins w:id="2336" w:author="JK " w:date="2024-01-22T17:48:00Z"/>
                <w:highlight w:val="yellow"/>
                <w:lang w:val="en-US"/>
                <w:rPrChange w:id="2337" w:author="JK " w:date="2024-01-22T17:54:00Z">
                  <w:rPr>
                    <w:ins w:id="2338" w:author="JK " w:date="2024-01-22T17:48:00Z"/>
                    <w:sz w:val="18"/>
                    <w:szCs w:val="18"/>
                  </w:rPr>
                </w:rPrChange>
              </w:rPr>
              <w:pPrChange w:id="2339" w:author="JK " w:date="2024-01-25T13:49:00Z">
                <w:pPr/>
              </w:pPrChange>
            </w:pPr>
            <w:ins w:id="2340" w:author="JK " w:date="2024-01-22T17:48:00Z">
              <w:r w:rsidRPr="00021465">
                <w:rPr>
                  <w:lang w:val="en-US"/>
                  <w:rPrChange w:id="2341" w:author="JK " w:date="2024-01-25T13:49:00Z">
                    <w:rPr>
                      <w:szCs w:val="18"/>
                    </w:rPr>
                  </w:rPrChange>
                </w:rPr>
                <w:t xml:space="preserve">Horizontal </w:t>
              </w:r>
              <w:r w:rsidRPr="00021465">
                <w:rPr>
                  <w:lang w:val="en-US"/>
                  <w:rPrChange w:id="2342" w:author="JK " w:date="2024-01-25T13:49:00Z">
                    <w:rPr>
                      <w:i/>
                      <w:vertAlign w:val="subscript"/>
                      <w:lang w:eastAsia="x-none"/>
                    </w:rPr>
                  </w:rPrChange>
                </w:rPr>
                <w:t>3dB</w:t>
              </w:r>
              <w:r w:rsidRPr="00021465">
                <w:rPr>
                  <w:lang w:val="en-US"/>
                  <w:rPrChange w:id="2343" w:author="JK " w:date="2024-01-25T13:49:00Z">
                    <w:rPr>
                      <w:szCs w:val="18"/>
                    </w:rPr>
                  </w:rPrChange>
                </w:rPr>
                <w:t xml:space="preserve"> /vertical </w:t>
              </w:r>
              <w:r w:rsidRPr="00021465">
                <w:rPr>
                  <w:lang w:val="en-US"/>
                  <w:rPrChange w:id="2344" w:author="JK " w:date="2024-01-25T13:49:00Z">
                    <w:rPr>
                      <w:highlight w:val="yellow"/>
                      <w:lang w:val="en-US"/>
                    </w:rPr>
                  </w:rPrChange>
                </w:rPr>
                <w:t>3</w:t>
              </w:r>
              <w:r w:rsidRPr="00021465">
                <w:rPr>
                  <w:lang w:val="en-US"/>
                  <w:rPrChange w:id="2345" w:author="JK " w:date="2024-01-25T13:49:00Z">
                    <w:rPr>
                      <w:szCs w:val="18"/>
                    </w:rPr>
                  </w:rPrChange>
                </w:rPr>
                <w:t xml:space="preserve">dB beam width of single element </w:t>
              </w:r>
            </w:ins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46" w:author="JK " w:date="2024-01-22T17:50:00Z">
              <w:tcPr>
                <w:tcW w:w="228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87356C" w14:textId="77777777" w:rsidR="00C83509" w:rsidRPr="003A4A47" w:rsidRDefault="00C83509">
            <w:pPr>
              <w:pStyle w:val="TAL"/>
              <w:rPr>
                <w:ins w:id="2347" w:author="JK " w:date="2024-01-22T17:48:00Z"/>
              </w:rPr>
              <w:pPrChange w:id="2348" w:author="JK " w:date="2024-01-22T17:49:00Z">
                <w:pPr>
                  <w:jc w:val="center"/>
                </w:pPr>
              </w:pPrChange>
            </w:pPr>
            <w:ins w:id="2349" w:author="JK " w:date="2024-01-22T17:48:00Z">
              <w:r w:rsidRPr="003A4A47">
                <w:t>90º for H</w:t>
              </w:r>
            </w:ins>
          </w:p>
          <w:p w14:paraId="1E194116" w14:textId="77777777" w:rsidR="00C83509" w:rsidRPr="000F50E3" w:rsidRDefault="00C83509">
            <w:pPr>
              <w:pStyle w:val="TAL"/>
              <w:rPr>
                <w:ins w:id="2350" w:author="JK " w:date="2024-01-22T17:48:00Z"/>
              </w:rPr>
              <w:pPrChange w:id="2351" w:author="JK " w:date="2024-01-22T17:49:00Z">
                <w:pPr>
                  <w:jc w:val="center"/>
                </w:pPr>
              </w:pPrChange>
            </w:pPr>
            <w:ins w:id="2352" w:author="JK " w:date="2024-01-22T17:48:00Z">
              <w:r w:rsidRPr="000F50E3">
                <w:t>90º for V</w:t>
              </w:r>
            </w:ins>
          </w:p>
        </w:tc>
      </w:tr>
      <w:tr w:rsidR="00C83509" w14:paraId="584278EE" w14:textId="77777777" w:rsidTr="00402A1F">
        <w:trPr>
          <w:trHeight w:val="20"/>
          <w:jc w:val="center"/>
          <w:ins w:id="2353" w:author="JK " w:date="2024-01-22T17:48:00Z"/>
          <w:trPrChange w:id="2354" w:author="JK " w:date="2024-01-22T17:50:00Z">
            <w:trPr>
              <w:gridAfter w:val="0"/>
              <w:trHeight w:val="20"/>
              <w:jc w:val="center"/>
            </w:trPr>
          </w:trPrChange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55" w:author="JK " w:date="2024-01-22T17:50:00Z">
              <w:tcPr>
                <w:tcW w:w="27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8B19EA" w14:textId="77777777" w:rsidR="00C83509" w:rsidRPr="00505B1D" w:rsidRDefault="00C83509">
            <w:pPr>
              <w:pStyle w:val="TAL"/>
              <w:rPr>
                <w:ins w:id="2356" w:author="JK " w:date="2024-01-22T17:48:00Z"/>
                <w:lang w:val="en-US"/>
                <w:rPrChange w:id="2357" w:author="JK " w:date="2024-01-22T17:50:00Z">
                  <w:rPr>
                    <w:ins w:id="2358" w:author="JK " w:date="2024-01-22T17:48:00Z"/>
                    <w:sz w:val="18"/>
                    <w:szCs w:val="18"/>
                  </w:rPr>
                </w:rPrChange>
              </w:rPr>
              <w:pPrChange w:id="2359" w:author="JK " w:date="2024-01-22T17:49:00Z">
                <w:pPr/>
              </w:pPrChange>
            </w:pPr>
            <w:ins w:id="2360" w:author="JK " w:date="2024-01-22T17:48:00Z">
              <w:r w:rsidRPr="00505B1D">
                <w:rPr>
                  <w:lang w:val="en-US"/>
                  <w:rPrChange w:id="2361" w:author="JK " w:date="2024-01-22T17:50:00Z">
                    <w:rPr>
                      <w:szCs w:val="18"/>
                    </w:rPr>
                  </w:rPrChange>
                </w:rPr>
                <w:t>Horizontal/vertical front</w:t>
              </w:r>
              <w:r w:rsidRPr="00505B1D">
                <w:rPr>
                  <w:lang w:val="en-US"/>
                  <w:rPrChange w:id="2362" w:author="JK " w:date="2024-01-22T17:50:00Z">
                    <w:rPr>
                      <w:szCs w:val="18"/>
                    </w:rPr>
                  </w:rPrChange>
                </w:rPr>
                <w:noBreakHyphen/>
                <w:t>to</w:t>
              </w:r>
              <w:r w:rsidRPr="00505B1D">
                <w:rPr>
                  <w:lang w:val="en-US"/>
                  <w:rPrChange w:id="2363" w:author="JK " w:date="2024-01-22T17:50:00Z">
                    <w:rPr>
                      <w:szCs w:val="18"/>
                    </w:rPr>
                  </w:rPrChange>
                </w:rPr>
                <w:noBreakHyphen/>
                <w:t xml:space="preserve">back ratio </w:t>
              </w:r>
              <w:r w:rsidRPr="00505B1D">
                <w:rPr>
                  <w:lang w:val="en-US"/>
                  <w:rPrChange w:id="2364" w:author="JK " w:date="2024-01-22T17:50:00Z">
                    <w:rPr>
                      <w:i/>
                      <w:szCs w:val="18"/>
                    </w:rPr>
                  </w:rPrChange>
                </w:rPr>
                <w:t>A</w:t>
              </w:r>
              <w:r w:rsidRPr="00505B1D">
                <w:rPr>
                  <w:lang w:val="en-US"/>
                  <w:rPrChange w:id="2365" w:author="JK " w:date="2024-01-22T17:50:00Z">
                    <w:rPr>
                      <w:i/>
                      <w:szCs w:val="18"/>
                      <w:vertAlign w:val="subscript"/>
                    </w:rPr>
                  </w:rPrChange>
                </w:rPr>
                <w:t>m</w:t>
              </w:r>
              <w:r w:rsidRPr="00505B1D">
                <w:rPr>
                  <w:lang w:val="en-US"/>
                  <w:rPrChange w:id="2366" w:author="JK " w:date="2024-01-22T17:50:00Z">
                    <w:rPr>
                      <w:szCs w:val="18"/>
                    </w:rPr>
                  </w:rPrChange>
                </w:rPr>
                <w:t xml:space="preserve"> (dB)</w:t>
              </w:r>
            </w:ins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67" w:author="JK " w:date="2024-01-22T17:50:00Z">
              <w:tcPr>
                <w:tcW w:w="228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6DEDA4" w14:textId="77777777" w:rsidR="00C83509" w:rsidRPr="003A4A47" w:rsidRDefault="00C83509">
            <w:pPr>
              <w:pStyle w:val="TAL"/>
              <w:rPr>
                <w:ins w:id="2368" w:author="JK " w:date="2024-01-22T17:48:00Z"/>
              </w:rPr>
              <w:pPrChange w:id="2369" w:author="JK " w:date="2024-01-22T17:49:00Z">
                <w:pPr>
                  <w:jc w:val="center"/>
                </w:pPr>
              </w:pPrChange>
            </w:pPr>
            <w:ins w:id="2370" w:author="JK " w:date="2024-01-22T17:48:00Z">
              <w:r w:rsidRPr="003A4A47">
                <w:t>30 for both H/V</w:t>
              </w:r>
            </w:ins>
          </w:p>
        </w:tc>
      </w:tr>
      <w:tr w:rsidR="00C83509" w14:paraId="05060F32" w14:textId="77777777" w:rsidTr="00402A1F">
        <w:trPr>
          <w:trHeight w:val="20"/>
          <w:jc w:val="center"/>
          <w:ins w:id="2371" w:author="JK " w:date="2024-01-22T17:48:00Z"/>
          <w:trPrChange w:id="2372" w:author="JK " w:date="2024-01-22T17:50:00Z">
            <w:trPr>
              <w:gridAfter w:val="0"/>
              <w:trHeight w:val="20"/>
              <w:jc w:val="center"/>
            </w:trPr>
          </w:trPrChange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3" w:author="JK " w:date="2024-01-22T17:50:00Z">
              <w:tcPr>
                <w:tcW w:w="27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261FD3" w14:textId="77777777" w:rsidR="00C83509" w:rsidRPr="00505B1D" w:rsidRDefault="00C83509">
            <w:pPr>
              <w:pStyle w:val="TAL"/>
              <w:rPr>
                <w:ins w:id="2374" w:author="JK " w:date="2024-01-22T17:48:00Z"/>
                <w:lang w:val="en-US"/>
                <w:rPrChange w:id="2375" w:author="JK " w:date="2024-01-22T17:50:00Z">
                  <w:rPr>
                    <w:ins w:id="2376" w:author="JK " w:date="2024-01-22T17:48:00Z"/>
                    <w:sz w:val="18"/>
                    <w:szCs w:val="18"/>
                  </w:rPr>
                </w:rPrChange>
              </w:rPr>
              <w:pPrChange w:id="2377" w:author="JK " w:date="2024-01-22T17:49:00Z">
                <w:pPr/>
              </w:pPrChange>
            </w:pPr>
            <w:ins w:id="2378" w:author="JK " w:date="2024-01-22T17:48:00Z">
              <w:r w:rsidRPr="00505B1D">
                <w:rPr>
                  <w:lang w:val="en-US"/>
                  <w:rPrChange w:id="2379" w:author="JK " w:date="2024-01-22T17:50:00Z">
                    <w:rPr>
                      <w:szCs w:val="18"/>
                    </w:rPr>
                  </w:rPrChange>
                </w:rPr>
                <w:t xml:space="preserve">Side lobe suppression </w:t>
              </w:r>
              <w:proofErr w:type="spellStart"/>
              <w:r w:rsidRPr="00505B1D">
                <w:rPr>
                  <w:lang w:val="en-US"/>
                  <w:rPrChange w:id="2380" w:author="JK " w:date="2024-01-22T17:50:00Z">
                    <w:rPr>
                      <w:i/>
                      <w:lang w:eastAsia="x-none"/>
                    </w:rPr>
                  </w:rPrChange>
                </w:rPr>
                <w:t>SLAv</w:t>
              </w:r>
              <w:proofErr w:type="spellEnd"/>
              <w:r w:rsidRPr="00505B1D">
                <w:rPr>
                  <w:lang w:val="en-US"/>
                  <w:rPrChange w:id="2381" w:author="JK " w:date="2024-01-22T17:50:00Z">
                    <w:rPr>
                      <w:i/>
                      <w:vertAlign w:val="subscript"/>
                      <w:lang w:eastAsia="x-none"/>
                    </w:rPr>
                  </w:rPrChange>
                </w:rPr>
                <w:t xml:space="preserve"> (dB)</w:t>
              </w:r>
            </w:ins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82" w:author="JK " w:date="2024-01-22T17:50:00Z">
              <w:tcPr>
                <w:tcW w:w="228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9FA192" w14:textId="77777777" w:rsidR="00C83509" w:rsidRPr="003A4A47" w:rsidRDefault="00C83509">
            <w:pPr>
              <w:pStyle w:val="TAL"/>
              <w:rPr>
                <w:ins w:id="2383" w:author="JK " w:date="2024-01-22T17:48:00Z"/>
              </w:rPr>
              <w:pPrChange w:id="2384" w:author="JK " w:date="2024-01-22T17:49:00Z">
                <w:pPr>
                  <w:jc w:val="center"/>
                </w:pPr>
              </w:pPrChange>
            </w:pPr>
            <w:ins w:id="2385" w:author="JK " w:date="2024-01-22T17:48:00Z">
              <w:r w:rsidRPr="003A4A47">
                <w:t>30</w:t>
              </w:r>
            </w:ins>
          </w:p>
        </w:tc>
      </w:tr>
      <w:tr w:rsidR="00C83509" w14:paraId="6688FCE4" w14:textId="77777777" w:rsidTr="00402A1F">
        <w:trPr>
          <w:trHeight w:val="20"/>
          <w:jc w:val="center"/>
          <w:ins w:id="2386" w:author="JK " w:date="2024-01-22T17:48:00Z"/>
          <w:trPrChange w:id="2387" w:author="JK " w:date="2024-01-22T17:50:00Z">
            <w:trPr>
              <w:gridAfter w:val="0"/>
              <w:trHeight w:val="20"/>
              <w:jc w:val="center"/>
            </w:trPr>
          </w:trPrChange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88" w:author="JK " w:date="2024-01-22T17:50:00Z">
              <w:tcPr>
                <w:tcW w:w="27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81AAA2" w14:textId="77777777" w:rsidR="00C83509" w:rsidRPr="00505B1D" w:rsidRDefault="00C83509">
            <w:pPr>
              <w:pStyle w:val="TAL"/>
              <w:rPr>
                <w:ins w:id="2389" w:author="JK " w:date="2024-01-22T17:48:00Z"/>
                <w:lang w:val="zh-CN"/>
                <w:rPrChange w:id="2390" w:author="JK " w:date="2024-01-22T17:49:00Z">
                  <w:rPr>
                    <w:ins w:id="2391" w:author="JK " w:date="2024-01-22T17:48:00Z"/>
                    <w:sz w:val="18"/>
                    <w:szCs w:val="18"/>
                  </w:rPr>
                </w:rPrChange>
              </w:rPr>
              <w:pPrChange w:id="2392" w:author="JK " w:date="2024-01-22T17:49:00Z">
                <w:pPr/>
              </w:pPrChange>
            </w:pPr>
            <w:ins w:id="2393" w:author="JK " w:date="2024-01-22T17:48:00Z">
              <w:r w:rsidRPr="00505B1D">
                <w:rPr>
                  <w:lang w:val="zh-CN"/>
                  <w:rPrChange w:id="2394" w:author="JK " w:date="2024-01-22T17:49:00Z">
                    <w:rPr>
                      <w:szCs w:val="18"/>
                    </w:rPr>
                  </w:rPrChange>
                </w:rPr>
                <w:t xml:space="preserve">Antenna polarization </w:t>
              </w:r>
            </w:ins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95" w:author="JK " w:date="2024-01-22T17:50:00Z">
              <w:tcPr>
                <w:tcW w:w="228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7BEEE8" w14:textId="77777777" w:rsidR="00C83509" w:rsidRPr="003A4A47" w:rsidRDefault="00C83509">
            <w:pPr>
              <w:pStyle w:val="TAL"/>
              <w:rPr>
                <w:ins w:id="2396" w:author="JK " w:date="2024-01-22T17:48:00Z"/>
              </w:rPr>
              <w:pPrChange w:id="2397" w:author="JK " w:date="2024-01-22T17:49:00Z">
                <w:pPr>
                  <w:jc w:val="center"/>
                </w:pPr>
              </w:pPrChange>
            </w:pPr>
            <w:ins w:id="2398" w:author="JK " w:date="2024-01-22T17:48:00Z">
              <w:r w:rsidRPr="003A4A47">
                <w:t>Linear ±45º</w:t>
              </w:r>
            </w:ins>
          </w:p>
        </w:tc>
      </w:tr>
      <w:tr w:rsidR="00C83509" w14:paraId="79B6B958" w14:textId="77777777" w:rsidTr="00402A1F">
        <w:trPr>
          <w:trHeight w:val="20"/>
          <w:jc w:val="center"/>
          <w:ins w:id="2399" w:author="JK " w:date="2024-01-22T17:48:00Z"/>
          <w:trPrChange w:id="2400" w:author="JK " w:date="2024-01-22T17:50:00Z">
            <w:trPr>
              <w:gridAfter w:val="0"/>
              <w:trHeight w:val="20"/>
              <w:jc w:val="center"/>
            </w:trPr>
          </w:trPrChange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1" w:author="JK " w:date="2024-01-22T17:50:00Z">
              <w:tcPr>
                <w:tcW w:w="27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5AA307" w14:textId="77777777" w:rsidR="00C83509" w:rsidRPr="00505B1D" w:rsidRDefault="00C83509">
            <w:pPr>
              <w:pStyle w:val="TAL"/>
              <w:rPr>
                <w:ins w:id="2402" w:author="JK " w:date="2024-01-22T17:48:00Z"/>
                <w:lang w:val="en-US"/>
                <w:rPrChange w:id="2403" w:author="JK " w:date="2024-01-22T17:50:00Z">
                  <w:rPr>
                    <w:ins w:id="2404" w:author="JK " w:date="2024-01-22T17:48:00Z"/>
                    <w:sz w:val="18"/>
                    <w:szCs w:val="18"/>
                  </w:rPr>
                </w:rPrChange>
              </w:rPr>
              <w:pPrChange w:id="2405" w:author="JK " w:date="2024-01-22T17:49:00Z">
                <w:pPr/>
              </w:pPrChange>
            </w:pPr>
            <w:ins w:id="2406" w:author="JK " w:date="2024-01-22T17:48:00Z">
              <w:r w:rsidRPr="00505B1D">
                <w:rPr>
                  <w:lang w:val="en-US"/>
                  <w:rPrChange w:id="2407" w:author="JK " w:date="2024-01-22T17:50:00Z">
                    <w:rPr>
                      <w:szCs w:val="18"/>
                    </w:rPr>
                  </w:rPrChange>
                </w:rPr>
                <w:t xml:space="preserve">Antenna array configuration (Row × Column) </w:t>
              </w:r>
            </w:ins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08" w:author="JK " w:date="2024-01-22T17:50:00Z">
              <w:tcPr>
                <w:tcW w:w="228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2D021C" w14:textId="77777777" w:rsidR="00C83509" w:rsidRPr="003A4A47" w:rsidRDefault="00C83509">
            <w:pPr>
              <w:pStyle w:val="TAL"/>
              <w:rPr>
                <w:ins w:id="2409" w:author="JK " w:date="2024-01-22T17:48:00Z"/>
              </w:rPr>
              <w:pPrChange w:id="2410" w:author="JK " w:date="2024-01-22T17:49:00Z">
                <w:pPr>
                  <w:jc w:val="center"/>
                </w:pPr>
              </w:pPrChange>
            </w:pPr>
            <w:ins w:id="2411" w:author="JK " w:date="2024-01-22T17:48:00Z">
              <w:r w:rsidRPr="003A4A47">
                <w:t>16 × 8 elements</w:t>
              </w:r>
            </w:ins>
          </w:p>
        </w:tc>
      </w:tr>
      <w:tr w:rsidR="00C83509" w14:paraId="2032488D" w14:textId="77777777" w:rsidTr="00402A1F">
        <w:trPr>
          <w:trHeight w:val="20"/>
          <w:jc w:val="center"/>
          <w:ins w:id="2412" w:author="JK " w:date="2024-01-22T17:48:00Z"/>
          <w:trPrChange w:id="2413" w:author="JK " w:date="2024-01-22T17:50:00Z">
            <w:trPr>
              <w:gridAfter w:val="0"/>
              <w:trHeight w:val="20"/>
              <w:jc w:val="center"/>
            </w:trPr>
          </w:trPrChange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4" w:author="JK " w:date="2024-01-22T17:50:00Z">
              <w:tcPr>
                <w:tcW w:w="27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F1689D" w14:textId="77777777" w:rsidR="00C83509" w:rsidRPr="00505B1D" w:rsidRDefault="00C83509">
            <w:pPr>
              <w:pStyle w:val="TAL"/>
              <w:rPr>
                <w:ins w:id="2415" w:author="JK " w:date="2024-01-22T17:48:00Z"/>
                <w:lang w:val="en-US"/>
                <w:rPrChange w:id="2416" w:author="JK " w:date="2024-01-22T17:50:00Z">
                  <w:rPr>
                    <w:ins w:id="2417" w:author="JK " w:date="2024-01-22T17:48:00Z"/>
                    <w:sz w:val="18"/>
                    <w:szCs w:val="18"/>
                  </w:rPr>
                </w:rPrChange>
              </w:rPr>
              <w:pPrChange w:id="2418" w:author="JK " w:date="2024-01-22T17:49:00Z">
                <w:pPr/>
              </w:pPrChange>
            </w:pPr>
            <w:ins w:id="2419" w:author="JK " w:date="2024-01-22T17:48:00Z">
              <w:r w:rsidRPr="00505B1D">
                <w:rPr>
                  <w:lang w:val="en-US"/>
                  <w:rPrChange w:id="2420" w:author="JK " w:date="2024-01-22T17:50:00Z">
                    <w:rPr>
                      <w:szCs w:val="18"/>
                    </w:rPr>
                  </w:rPrChange>
                </w:rPr>
                <w:t xml:space="preserve">Horizontal/Vertical radiating element spacing </w:t>
              </w:r>
            </w:ins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21" w:author="JK " w:date="2024-01-22T17:50:00Z">
              <w:tcPr>
                <w:tcW w:w="228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4754C8" w14:textId="77777777" w:rsidR="00C83509" w:rsidRPr="00C83509" w:rsidRDefault="00C83509">
            <w:pPr>
              <w:pStyle w:val="TAL"/>
              <w:rPr>
                <w:ins w:id="2422" w:author="JK " w:date="2024-01-22T17:48:00Z"/>
              </w:rPr>
              <w:pPrChange w:id="2423" w:author="JK " w:date="2024-01-22T17:49:00Z">
                <w:pPr>
                  <w:jc w:val="center"/>
                </w:pPr>
              </w:pPrChange>
            </w:pPr>
            <w:ins w:id="2424" w:author="JK " w:date="2024-01-22T17:48:00Z">
              <w:r w:rsidRPr="00505B1D">
                <w:rPr>
                  <w:rPrChange w:id="2425" w:author="JK " w:date="2024-01-22T17:49:00Z">
                    <w:rPr>
                      <w:i/>
                      <w:iCs/>
                      <w:szCs w:val="18"/>
                      <w:lang w:eastAsia="x-none"/>
                    </w:rPr>
                  </w:rPrChange>
                </w:rPr>
                <w:t>d</w:t>
              </w:r>
              <w:r w:rsidRPr="00505B1D">
                <w:rPr>
                  <w:rPrChange w:id="2426" w:author="JK " w:date="2024-01-22T17:49:00Z">
                    <w:rPr>
                      <w:i/>
                      <w:iCs/>
                      <w:szCs w:val="18"/>
                      <w:vertAlign w:val="subscript"/>
                      <w:lang w:eastAsia="x-none"/>
                    </w:rPr>
                  </w:rPrChange>
                </w:rPr>
                <w:t>h</w:t>
              </w:r>
              <w:r w:rsidRPr="003A4A47">
                <w:t xml:space="preserve"> = 0.5 </w:t>
              </w:r>
              <w:r w:rsidRPr="00505B1D">
                <w:rPr>
                  <w:rPrChange w:id="2427" w:author="JK " w:date="2024-01-22T17:49:00Z">
                    <w:rPr>
                      <w:szCs w:val="18"/>
                      <w:lang w:eastAsia="x-none"/>
                    </w:rPr>
                  </w:rPrChange>
                </w:rPr>
                <w:t>λ</w:t>
              </w:r>
            </w:ins>
          </w:p>
          <w:p w14:paraId="2C8C5F57" w14:textId="77777777" w:rsidR="00C83509" w:rsidRPr="003A4A47" w:rsidRDefault="00C83509">
            <w:pPr>
              <w:pStyle w:val="TAL"/>
              <w:rPr>
                <w:ins w:id="2428" w:author="JK " w:date="2024-01-22T17:48:00Z"/>
              </w:rPr>
              <w:pPrChange w:id="2429" w:author="JK " w:date="2024-01-22T17:49:00Z">
                <w:pPr>
                  <w:jc w:val="center"/>
                </w:pPr>
              </w:pPrChange>
            </w:pPr>
            <w:ins w:id="2430" w:author="JK " w:date="2024-01-22T17:48:00Z">
              <w:r w:rsidRPr="00505B1D">
                <w:rPr>
                  <w:rPrChange w:id="2431" w:author="JK " w:date="2024-01-22T17:49:00Z">
                    <w:rPr>
                      <w:i/>
                      <w:iCs/>
                      <w:szCs w:val="18"/>
                      <w:lang w:eastAsia="x-none"/>
                    </w:rPr>
                  </w:rPrChange>
                </w:rPr>
                <w:t>dv</w:t>
              </w:r>
              <w:r w:rsidRPr="003A4A47">
                <w:t xml:space="preserve">  = 0.5λ </w:t>
              </w:r>
            </w:ins>
          </w:p>
        </w:tc>
      </w:tr>
      <w:tr w:rsidR="00C83509" w14:paraId="7B374AEB" w14:textId="77777777" w:rsidTr="00402A1F">
        <w:trPr>
          <w:trHeight w:val="20"/>
          <w:jc w:val="center"/>
          <w:ins w:id="2432" w:author="JK " w:date="2024-01-22T17:48:00Z"/>
          <w:trPrChange w:id="2433" w:author="JK " w:date="2024-01-22T17:50:00Z">
            <w:trPr>
              <w:gridAfter w:val="0"/>
              <w:trHeight w:val="20"/>
              <w:jc w:val="center"/>
            </w:trPr>
          </w:trPrChange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34" w:author="JK " w:date="2024-01-22T17:50:00Z">
              <w:tcPr>
                <w:tcW w:w="27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1608B0" w14:textId="77777777" w:rsidR="00C83509" w:rsidRPr="00505B1D" w:rsidRDefault="00C83509">
            <w:pPr>
              <w:pStyle w:val="TAL"/>
              <w:rPr>
                <w:ins w:id="2435" w:author="JK " w:date="2024-01-22T17:48:00Z"/>
                <w:lang w:val="en-US"/>
                <w:rPrChange w:id="2436" w:author="JK " w:date="2024-01-22T17:50:00Z">
                  <w:rPr>
                    <w:ins w:id="2437" w:author="JK " w:date="2024-01-22T17:48:00Z"/>
                    <w:sz w:val="18"/>
                    <w:szCs w:val="18"/>
                  </w:rPr>
                </w:rPrChange>
              </w:rPr>
              <w:pPrChange w:id="2438" w:author="JK " w:date="2024-01-22T17:49:00Z">
                <w:pPr/>
              </w:pPrChange>
            </w:pPr>
            <w:ins w:id="2439" w:author="JK " w:date="2024-01-22T17:48:00Z">
              <w:r w:rsidRPr="00505B1D">
                <w:rPr>
                  <w:lang w:val="en-US"/>
                  <w:rPrChange w:id="2440" w:author="JK " w:date="2024-01-22T17:50:00Z">
                    <w:rPr>
                      <w:szCs w:val="18"/>
                    </w:rPr>
                  </w:rPrChange>
                </w:rPr>
                <w:t xml:space="preserve">Array </w:t>
              </w:r>
              <w:proofErr w:type="spellStart"/>
              <w:r w:rsidRPr="00505B1D">
                <w:rPr>
                  <w:lang w:val="en-US"/>
                  <w:rPrChange w:id="2441" w:author="JK " w:date="2024-01-22T17:50:00Z">
                    <w:rPr>
                      <w:szCs w:val="18"/>
                    </w:rPr>
                  </w:rPrChange>
                </w:rPr>
                <w:t>Ohmic</w:t>
              </w:r>
              <w:proofErr w:type="spellEnd"/>
              <w:r w:rsidRPr="00505B1D">
                <w:rPr>
                  <w:lang w:val="en-US"/>
                  <w:rPrChange w:id="2442" w:author="JK " w:date="2024-01-22T17:50:00Z">
                    <w:rPr>
                      <w:szCs w:val="18"/>
                    </w:rPr>
                  </w:rPrChange>
                </w:rPr>
                <w:t xml:space="preserve"> loss </w:t>
              </w:r>
              <w:r w:rsidRPr="00505B1D">
                <w:rPr>
                  <w:lang w:val="en-US"/>
                  <w:rPrChange w:id="2443" w:author="JK " w:date="2024-01-22T17:50:00Z">
                    <w:rPr>
                      <w:i/>
                      <w:iCs/>
                      <w:szCs w:val="18"/>
                      <w:lang w:eastAsia="x-none"/>
                    </w:rPr>
                  </w:rPrChange>
                </w:rPr>
                <w:t>L</w:t>
              </w:r>
              <w:r w:rsidRPr="00505B1D">
                <w:rPr>
                  <w:lang w:val="en-US"/>
                  <w:rPrChange w:id="2444" w:author="JK " w:date="2024-01-22T17:50:00Z">
                    <w:rPr>
                      <w:i/>
                      <w:iCs/>
                      <w:szCs w:val="18"/>
                      <w:vertAlign w:val="subscript"/>
                      <w:lang w:eastAsia="x-none"/>
                    </w:rPr>
                  </w:rPrChange>
                </w:rPr>
                <w:t>E</w:t>
              </w:r>
              <w:r w:rsidRPr="00505B1D">
                <w:rPr>
                  <w:lang w:val="en-US"/>
                  <w:rPrChange w:id="2445" w:author="JK " w:date="2024-01-22T17:50:00Z">
                    <w:rPr>
                      <w:szCs w:val="18"/>
                    </w:rPr>
                  </w:rPrChange>
                </w:rPr>
                <w:t xml:space="preserve"> (dB) </w:t>
              </w:r>
            </w:ins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46" w:author="JK " w:date="2024-01-22T17:50:00Z">
              <w:tcPr>
                <w:tcW w:w="228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581C02" w14:textId="77777777" w:rsidR="00C83509" w:rsidRPr="003A4A47" w:rsidRDefault="00C83509">
            <w:pPr>
              <w:pStyle w:val="TAL"/>
              <w:rPr>
                <w:ins w:id="2447" w:author="JK " w:date="2024-01-22T17:48:00Z"/>
              </w:rPr>
              <w:pPrChange w:id="2448" w:author="JK " w:date="2024-01-22T17:49:00Z">
                <w:pPr>
                  <w:jc w:val="center"/>
                </w:pPr>
              </w:pPrChange>
            </w:pPr>
            <w:ins w:id="2449" w:author="JK " w:date="2024-01-22T17:48:00Z">
              <w:r w:rsidRPr="003A4A47">
                <w:t>2</w:t>
              </w:r>
            </w:ins>
          </w:p>
        </w:tc>
      </w:tr>
      <w:tr w:rsidR="00C83509" w14:paraId="7FDE2BBF" w14:textId="77777777" w:rsidTr="00402A1F">
        <w:trPr>
          <w:trHeight w:val="20"/>
          <w:jc w:val="center"/>
          <w:ins w:id="2450" w:author="JK " w:date="2024-01-22T17:48:00Z"/>
          <w:trPrChange w:id="2451" w:author="JK " w:date="2024-01-22T17:50:00Z">
            <w:trPr>
              <w:gridAfter w:val="0"/>
              <w:trHeight w:val="20"/>
              <w:jc w:val="center"/>
            </w:trPr>
          </w:trPrChange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2" w:author="JK " w:date="2024-01-22T17:50:00Z">
              <w:tcPr>
                <w:tcW w:w="27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42238B" w14:textId="77777777" w:rsidR="00C83509" w:rsidRPr="00505B1D" w:rsidRDefault="00C83509">
            <w:pPr>
              <w:pStyle w:val="TAL"/>
              <w:rPr>
                <w:ins w:id="2453" w:author="JK " w:date="2024-01-22T17:48:00Z"/>
                <w:lang w:val="en-US"/>
                <w:rPrChange w:id="2454" w:author="JK " w:date="2024-01-22T17:50:00Z">
                  <w:rPr>
                    <w:ins w:id="2455" w:author="JK " w:date="2024-01-22T17:48:00Z"/>
                    <w:sz w:val="18"/>
                    <w:szCs w:val="18"/>
                  </w:rPr>
                </w:rPrChange>
              </w:rPr>
              <w:pPrChange w:id="2456" w:author="JK " w:date="2024-01-22T17:49:00Z">
                <w:pPr/>
              </w:pPrChange>
            </w:pPr>
            <w:ins w:id="2457" w:author="JK " w:date="2024-01-22T17:48:00Z">
              <w:r w:rsidRPr="00505B1D">
                <w:rPr>
                  <w:lang w:val="en-US"/>
                  <w:rPrChange w:id="2458" w:author="JK " w:date="2024-01-22T17:50:00Z">
                    <w:rPr>
                      <w:szCs w:val="18"/>
                    </w:rPr>
                  </w:rPrChange>
                </w:rPr>
                <w:t xml:space="preserve">Conducted power (before </w:t>
              </w:r>
              <w:proofErr w:type="spellStart"/>
              <w:r w:rsidRPr="00505B1D">
                <w:rPr>
                  <w:lang w:val="en-US"/>
                  <w:rPrChange w:id="2459" w:author="JK " w:date="2024-01-22T17:50:00Z">
                    <w:rPr>
                      <w:szCs w:val="18"/>
                    </w:rPr>
                  </w:rPrChange>
                </w:rPr>
                <w:t>Ohmic</w:t>
              </w:r>
              <w:proofErr w:type="spellEnd"/>
              <w:r w:rsidRPr="00505B1D">
                <w:rPr>
                  <w:lang w:val="en-US"/>
                  <w:rPrChange w:id="2460" w:author="JK " w:date="2024-01-22T17:50:00Z">
                    <w:rPr>
                      <w:szCs w:val="18"/>
                    </w:rPr>
                  </w:rPrChange>
                </w:rPr>
                <w:t xml:space="preserve"> loss) per antenna element (</w:t>
              </w:r>
              <w:proofErr w:type="spellStart"/>
              <w:r w:rsidRPr="00505B1D">
                <w:rPr>
                  <w:lang w:val="en-US"/>
                  <w:rPrChange w:id="2461" w:author="JK " w:date="2024-01-22T17:50:00Z">
                    <w:rPr>
                      <w:szCs w:val="18"/>
                    </w:rPr>
                  </w:rPrChange>
                </w:rPr>
                <w:t>dBm</w:t>
              </w:r>
              <w:proofErr w:type="spellEnd"/>
              <w:r w:rsidRPr="00505B1D">
                <w:rPr>
                  <w:lang w:val="en-US"/>
                  <w:rPrChange w:id="2462" w:author="JK " w:date="2024-01-22T17:50:00Z">
                    <w:rPr>
                      <w:szCs w:val="18"/>
                    </w:rPr>
                  </w:rPrChange>
                </w:rPr>
                <w:t xml:space="preserve">) </w:t>
              </w:r>
            </w:ins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63" w:author="JK " w:date="2024-01-22T17:50:00Z">
              <w:tcPr>
                <w:tcW w:w="228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5A3CDF" w14:textId="77777777" w:rsidR="00C83509" w:rsidRPr="003A4A47" w:rsidRDefault="00C83509">
            <w:pPr>
              <w:pStyle w:val="TAL"/>
              <w:rPr>
                <w:ins w:id="2464" w:author="JK " w:date="2024-01-22T17:48:00Z"/>
              </w:rPr>
              <w:pPrChange w:id="2465" w:author="JK " w:date="2024-01-22T17:49:00Z">
                <w:pPr>
                  <w:jc w:val="center"/>
                </w:pPr>
              </w:pPrChange>
            </w:pPr>
            <w:ins w:id="2466" w:author="JK " w:date="2024-01-22T17:48:00Z">
              <w:r w:rsidRPr="003A4A47">
                <w:t>22</w:t>
              </w:r>
            </w:ins>
          </w:p>
        </w:tc>
      </w:tr>
      <w:tr w:rsidR="00C83509" w14:paraId="6AF00C4D" w14:textId="77777777" w:rsidTr="00402A1F">
        <w:trPr>
          <w:trHeight w:val="20"/>
          <w:jc w:val="center"/>
          <w:ins w:id="2467" w:author="JK " w:date="2024-01-22T17:48:00Z"/>
          <w:trPrChange w:id="2468" w:author="JK " w:date="2024-01-22T17:50:00Z">
            <w:trPr>
              <w:gridAfter w:val="0"/>
              <w:trHeight w:val="20"/>
              <w:jc w:val="center"/>
            </w:trPr>
          </w:trPrChange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9" w:author="JK " w:date="2024-01-22T17:50:00Z">
              <w:tcPr>
                <w:tcW w:w="27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413E98" w14:textId="77777777" w:rsidR="00C83509" w:rsidRPr="00505B1D" w:rsidRDefault="00C83509">
            <w:pPr>
              <w:pStyle w:val="TAL"/>
              <w:rPr>
                <w:ins w:id="2470" w:author="JK " w:date="2024-01-22T17:48:00Z"/>
                <w:lang w:val="zh-CN"/>
                <w:rPrChange w:id="2471" w:author="JK " w:date="2024-01-22T17:49:00Z">
                  <w:rPr>
                    <w:ins w:id="2472" w:author="JK " w:date="2024-01-22T17:48:00Z"/>
                    <w:sz w:val="18"/>
                    <w:szCs w:val="18"/>
                  </w:rPr>
                </w:rPrChange>
              </w:rPr>
              <w:pPrChange w:id="2473" w:author="JK " w:date="2024-01-22T17:49:00Z">
                <w:pPr/>
              </w:pPrChange>
            </w:pPr>
            <w:ins w:id="2474" w:author="JK " w:date="2024-01-22T17:48:00Z">
              <w:r w:rsidRPr="00505B1D">
                <w:rPr>
                  <w:lang w:val="zh-CN"/>
                  <w:rPrChange w:id="2475" w:author="JK " w:date="2024-01-22T17:49:00Z">
                    <w:rPr>
                      <w:szCs w:val="18"/>
                    </w:rPr>
                  </w:rPrChange>
                </w:rPr>
                <w:t>Mechanical downtilt (degrees)</w:t>
              </w:r>
            </w:ins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76" w:author="JK " w:date="2024-01-22T17:50:00Z">
              <w:tcPr>
                <w:tcW w:w="228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0AF89B" w14:textId="77777777" w:rsidR="00C83509" w:rsidRPr="003A4A47" w:rsidRDefault="00C83509">
            <w:pPr>
              <w:pStyle w:val="TAL"/>
              <w:rPr>
                <w:ins w:id="2477" w:author="JK " w:date="2024-01-22T17:48:00Z"/>
              </w:rPr>
              <w:pPrChange w:id="2478" w:author="JK " w:date="2024-01-22T17:49:00Z">
                <w:pPr>
                  <w:jc w:val="center"/>
                </w:pPr>
              </w:pPrChange>
            </w:pPr>
            <w:ins w:id="2479" w:author="JK " w:date="2024-01-22T17:48:00Z">
              <w:r w:rsidRPr="003A4A47">
                <w:t>10</w:t>
              </w:r>
            </w:ins>
          </w:p>
        </w:tc>
      </w:tr>
      <w:tr w:rsidR="00C83509" w14:paraId="252C81CA" w14:textId="77777777" w:rsidTr="00402A1F">
        <w:trPr>
          <w:trHeight w:val="20"/>
          <w:jc w:val="center"/>
          <w:ins w:id="2480" w:author="JK " w:date="2024-01-22T17:50:00Z"/>
          <w:trPrChange w:id="2481" w:author="JK " w:date="2024-01-22T17:50:00Z">
            <w:trPr>
              <w:gridAfter w:val="0"/>
              <w:trHeight w:val="20"/>
              <w:jc w:val="center"/>
            </w:trPr>
          </w:trPrChange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2" w:author="JK " w:date="2024-01-22T17:50:00Z">
              <w:tcPr>
                <w:tcW w:w="271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4D671" w14:textId="77777777" w:rsidR="00C83509" w:rsidRPr="00505B1D" w:rsidRDefault="00C83509" w:rsidP="00402A1F">
            <w:pPr>
              <w:pStyle w:val="TAL"/>
              <w:rPr>
                <w:ins w:id="2483" w:author="JK " w:date="2024-01-22T17:50:00Z"/>
                <w:lang w:val="en-US"/>
                <w:rPrChange w:id="2484" w:author="JK " w:date="2024-01-22T17:50:00Z">
                  <w:rPr>
                    <w:ins w:id="2485" w:author="JK " w:date="2024-01-22T17:50:00Z"/>
                    <w:lang w:val="zh-CN"/>
                  </w:rPr>
                </w:rPrChange>
              </w:rPr>
            </w:pPr>
            <w:ins w:id="2486" w:author="JK " w:date="2024-01-22T17:50:00Z">
              <w:r w:rsidRPr="00505B1D">
                <w:rPr>
                  <w:lang w:val="en-US"/>
                  <w:rPrChange w:id="2487" w:author="JK " w:date="2024-01-22T17:50:00Z">
                    <w:rPr>
                      <w:highlight w:val="yellow"/>
                      <w:lang w:val="en-US"/>
                    </w:rPr>
                  </w:rPrChange>
                </w:rPr>
                <w:t>Antenna element vertical radiation pattern (dB)</w:t>
              </w:r>
            </w:ins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8" w:author="JK " w:date="2024-01-22T17:50:00Z">
              <w:tcPr>
                <w:tcW w:w="22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737941" w14:textId="77777777" w:rsidR="00C83509" w:rsidRPr="00454C0A" w:rsidRDefault="00C83509" w:rsidP="00402A1F">
            <w:pPr>
              <w:pStyle w:val="TAC"/>
              <w:rPr>
                <w:ins w:id="2489" w:author="JK " w:date="2024-01-22T17:50:00Z"/>
                <w:highlight w:val="yellow"/>
                <w:lang w:val="en-US"/>
              </w:rPr>
            </w:pPr>
          </w:p>
          <w:p w14:paraId="40FF820A" w14:textId="77777777" w:rsidR="00C83509" w:rsidRPr="003A4A47" w:rsidRDefault="00A60C62" w:rsidP="00402A1F">
            <w:pPr>
              <w:pStyle w:val="TAL"/>
              <w:rPr>
                <w:ins w:id="2490" w:author="JK " w:date="2024-01-22T17:50:00Z"/>
              </w:rPr>
            </w:pPr>
            <m:oMathPara>
              <m:oMath>
                <m:sSub>
                  <m:sSubPr>
                    <m:ctrlPr>
                      <w:ins w:id="2491" w:author="JK " w:date="2024-01-22T17:50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492" w:author="JK " w:date="2024-01-22T17:50:00Z">
                        <w:rPr>
                          <w:rFonts w:ascii="Cambria Math" w:hAnsi="Cambria Math"/>
                        </w:rPr>
                        <m:t>A</m:t>
                      </w:ins>
                    </m:r>
                  </m:e>
                  <m:sub>
                    <m:r>
                      <w:ins w:id="2493" w:author="JK " w:date="2024-01-22T17:50:00Z">
                        <w:rPr>
                          <w:rFonts w:ascii="Cambria Math" w:hAnsi="Cambria Math"/>
                        </w:rPr>
                        <m:t>E,V</m:t>
                      </w:ins>
                    </m:r>
                  </m:sub>
                </m:sSub>
                <m:d>
                  <m:dPr>
                    <m:ctrlPr>
                      <w:ins w:id="2494" w:author="JK " w:date="2024-01-22T17:50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sSup>
                      <m:sSupPr>
                        <m:ctrlPr>
                          <w:ins w:id="2495" w:author="JK " w:date="2024-01-22T17:5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pPr>
                      <m:e>
                        <m:r>
                          <w:ins w:id="2496" w:author="JK " w:date="2024-01-22T17:50:00Z">
                            <w:rPr>
                              <w:rFonts w:ascii="Cambria Math" w:hAnsi="Cambria Math"/>
                            </w:rPr>
                            <m:t>θ</m:t>
                          </w:ins>
                        </m:r>
                      </m:e>
                      <m:sup>
                        <m:r>
                          <w:ins w:id="2497" w:author="JK " w:date="2024-01-22T17:50:00Z">
                            <w:rPr>
                              <w:rFonts w:ascii="Cambria Math" w:hAnsi="Cambria Math"/>
                            </w:rPr>
                            <m:t>"</m:t>
                          </w:ins>
                        </m:r>
                      </m:sup>
                    </m:sSup>
                  </m:e>
                </m:d>
                <m:r>
                  <w:ins w:id="2498" w:author="JK " w:date="2024-01-22T17:50:00Z">
                    <w:rPr>
                      <w:rFonts w:ascii="Cambria Math" w:hAnsi="Cambria Math" w:hint="eastAsia"/>
                    </w:rPr>
                    <m:t>=</m:t>
                  </w:ins>
                </m:r>
                <m:r>
                  <w:ins w:id="2499" w:author="JK " w:date="2024-01-22T17:50:00Z">
                    <w:rPr>
                      <w:rFonts w:ascii="Cambria Math" w:eastAsia="微软雅黑" w:hAnsi="Cambria Math" w:cs="微软雅黑" w:hint="eastAsia"/>
                    </w:rPr>
                    <m:t>-</m:t>
                  </w:ins>
                </m:r>
                <m:r>
                  <w:ins w:id="2500" w:author="JK " w:date="2024-01-22T17:50:00Z">
                    <w:rPr>
                      <w:rFonts w:ascii="Cambria Math" w:hAnsi="Cambria Math" w:hint="eastAsia"/>
                    </w:rPr>
                    <m:t>min</m:t>
                  </w:ins>
                </m:r>
                <m:d>
                  <m:dPr>
                    <m:begChr m:val="{"/>
                    <m:endChr m:val="}"/>
                    <m:ctrlPr>
                      <w:ins w:id="2501" w:author="JK " w:date="2024-01-22T17:50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2502" w:author="JK " w:date="2024-01-22T17:50:00Z">
                        <w:rPr>
                          <w:rFonts w:ascii="Cambria Math" w:hAnsi="Cambria Math"/>
                        </w:rPr>
                        <m:t>12</m:t>
                      </w:ins>
                    </m:r>
                    <m:sSup>
                      <m:sSupPr>
                        <m:ctrlPr>
                          <w:ins w:id="2503" w:author="JK " w:date="2024-01-22T17:5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pPr>
                      <m:e>
                        <m:d>
                          <m:dPr>
                            <m:ctrlPr>
                              <w:ins w:id="2504" w:author="JK " w:date="2024-01-22T17:50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dPr>
                          <m:e>
                            <m:f>
                              <m:fPr>
                                <m:ctrlPr>
                                  <w:ins w:id="2505" w:author="JK " w:date="2024-01-22T17:50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ins w:id="2506" w:author="JK " w:date="2024-01-22T17:50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sSupPr>
                                  <m:e>
                                    <m:r>
                                      <w:ins w:id="2507" w:author="JK " w:date="2024-01-22T17:50:00Z"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w:ins>
                                    </m:r>
                                  </m:e>
                                  <m:sup>
                                    <m:r>
                                      <w:ins w:id="2508" w:author="JK " w:date="2024-01-22T17:50:00Z">
                                        <w:rPr>
                                          <w:rFonts w:ascii="Cambria Math" w:hAnsi="Cambria Math"/>
                                        </w:rPr>
                                        <m:t>"</m:t>
                                      </w:ins>
                                    </m:r>
                                  </m:sup>
                                </m:sSup>
                                <m:r>
                                  <w:ins w:id="2509" w:author="JK " w:date="2024-01-22T17:50:00Z">
                                    <w:rPr>
                                      <w:rFonts w:ascii="Cambria Math" w:hAnsi="Cambria Math"/>
                                    </w:rPr>
                                    <m:t>-90°</m:t>
                                  </w:ins>
                                </m:r>
                              </m:num>
                              <m:den>
                                <m:sSub>
                                  <m:sSubPr>
                                    <m:ctrlPr>
                                      <w:ins w:id="2510" w:author="JK " w:date="2024-01-22T17:50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2511" w:author="JK " w:date="2024-01-22T17:50:00Z"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w:ins>
                                    </m:r>
                                  </m:e>
                                  <m:sub>
                                    <m:r>
                                      <w:ins w:id="2512" w:author="JK " w:date="2024-01-22T17:50:00Z">
                                        <w:rPr>
                                          <w:rFonts w:ascii="Cambria Math" w:hAnsi="Cambria Math"/>
                                        </w:rPr>
                                        <m:t>3dB</m:t>
                                      </w:ins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ins w:id="2513" w:author="JK " w:date="2024-01-22T17:50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sup>
                    </m:sSup>
                    <m:r>
                      <w:ins w:id="2514" w:author="JK " w:date="2024-01-22T17:50:00Z">
                        <w:rPr>
                          <w:rFonts w:ascii="Cambria Math" w:hAnsi="Cambria Math"/>
                        </w:rPr>
                        <m:t xml:space="preserve">, </m:t>
                      </w:ins>
                    </m:r>
                    <m:sSub>
                      <m:sSubPr>
                        <m:ctrlPr>
                          <w:ins w:id="2515" w:author="JK " w:date="2024-01-22T17:5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516" w:author="JK " w:date="2024-01-22T17:50:00Z">
                            <w:rPr>
                              <w:rFonts w:ascii="Cambria Math" w:hAnsi="Cambria Math"/>
                            </w:rPr>
                            <m:t>SLA</m:t>
                          </w:ins>
                        </m:r>
                      </m:e>
                      <m:sub>
                        <m:r>
                          <w:ins w:id="2517" w:author="JK " w:date="2024-01-22T17:50:00Z">
                            <w:rPr>
                              <w:rFonts w:ascii="Cambria Math" w:hAnsi="Cambria Math"/>
                            </w:rPr>
                            <m:t>V</m:t>
                          </w:ins>
                        </m:r>
                      </m:sub>
                    </m:sSub>
                  </m:e>
                </m:d>
                <m:r>
                  <w:ins w:id="2518" w:author="JK " w:date="2024-01-22T17:50:00Z">
                    <w:rPr>
                      <w:rFonts w:ascii="Cambria Math" w:hAnsi="Cambria Math"/>
                    </w:rPr>
                    <m:t xml:space="preserve">, </m:t>
                  </w:ins>
                </m:r>
                <m:sSub>
                  <m:sSubPr>
                    <m:ctrlPr>
                      <w:ins w:id="2519" w:author="JK " w:date="2024-01-22T17:50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2520" w:author="JK " w:date="2024-01-22T17:50:00Z">
                        <w:rPr>
                          <w:rFonts w:ascii="Cambria Math" w:hAnsi="Cambria Math"/>
                        </w:rPr>
                        <m:t>θ</m:t>
                      </w:ins>
                    </m:r>
                  </m:e>
                  <m:sub>
                    <m:r>
                      <w:ins w:id="2521" w:author="JK " w:date="2024-01-22T17:50:00Z">
                        <w:rPr>
                          <w:rFonts w:ascii="Cambria Math" w:hAnsi="Cambria Math" w:hint="eastAsia"/>
                        </w:rPr>
                        <m:t>3dB</m:t>
                      </w:ins>
                    </m:r>
                  </m:sub>
                </m:sSub>
                <m:r>
                  <w:ins w:id="2522" w:author="JK " w:date="2024-01-22T17:50:00Z">
                    <w:rPr>
                      <w:rFonts w:ascii="Cambria Math" w:hAnsi="Cambria Math"/>
                    </w:rPr>
                    <m:t>=90°</m:t>
                  </w:ins>
                </m:r>
                <m:r>
                  <w:ins w:id="2523" w:author="JK " w:date="2024-01-22T17:50:00Z">
                    <w:rPr>
                      <w:rFonts w:ascii="Cambria Math" w:hAnsi="Cambria Math" w:hint="eastAsia"/>
                      <w:lang w:eastAsia="zh-CN"/>
                    </w:rPr>
                    <m:t>，</m:t>
                  </w:ins>
                </m:r>
                <m:r>
                  <w:ins w:id="2524" w:author="JK " w:date="2024-01-22T17:50:00Z">
                    <w:rPr>
                      <w:rFonts w:ascii="Cambria Math" w:hAnsi="Cambria Math"/>
                    </w:rPr>
                    <m:t xml:space="preserve"> </m:t>
                  </w:ins>
                </m:r>
                <m:sSub>
                  <m:sSubPr>
                    <m:ctrlPr>
                      <w:ins w:id="2525" w:author="JK " w:date="2024-01-22T17:50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2526" w:author="JK " w:date="2024-01-22T17:50:00Z">
                        <w:rPr>
                          <w:rFonts w:ascii="Cambria Math" w:hAnsi="Cambria Math" w:hint="eastAsia"/>
                        </w:rPr>
                        <m:t>SLA</m:t>
                      </w:ins>
                    </m:r>
                  </m:e>
                  <m:sub>
                    <m:r>
                      <w:ins w:id="2527" w:author="JK " w:date="2024-01-22T17:50:00Z">
                        <w:rPr>
                          <w:rFonts w:ascii="Cambria Math" w:hAnsi="Cambria Math" w:hint="eastAsia"/>
                        </w:rPr>
                        <m:t>V</m:t>
                      </w:ins>
                    </m:r>
                  </m:sub>
                </m:sSub>
                <m:r>
                  <w:ins w:id="2528" w:author="JK " w:date="2024-01-22T17:50:00Z">
                    <w:rPr>
                      <w:rFonts w:ascii="Cambria Math" w:hAnsi="Cambria Math"/>
                    </w:rPr>
                    <m:t>=30dB</m:t>
                  </w:ins>
                </m:r>
              </m:oMath>
            </m:oMathPara>
          </w:p>
        </w:tc>
      </w:tr>
      <w:tr w:rsidR="00C83509" w14:paraId="5067D866" w14:textId="77777777" w:rsidTr="00402A1F">
        <w:trPr>
          <w:trHeight w:val="20"/>
          <w:jc w:val="center"/>
          <w:ins w:id="2529" w:author="JK " w:date="2024-01-22T17:50:00Z"/>
          <w:trPrChange w:id="2530" w:author="JK " w:date="2024-01-22T17:50:00Z">
            <w:trPr>
              <w:gridAfter w:val="0"/>
              <w:trHeight w:val="20"/>
              <w:jc w:val="center"/>
            </w:trPr>
          </w:trPrChange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1" w:author="JK " w:date="2024-01-22T17:50:00Z">
              <w:tcPr>
                <w:tcW w:w="27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7BF927" w14:textId="77777777" w:rsidR="00C83509" w:rsidRPr="00505B1D" w:rsidRDefault="00C83509" w:rsidP="00402A1F">
            <w:pPr>
              <w:pStyle w:val="TAL"/>
              <w:rPr>
                <w:ins w:id="2532" w:author="JK " w:date="2024-01-22T17:50:00Z"/>
                <w:lang w:val="en-US"/>
                <w:rPrChange w:id="2533" w:author="JK " w:date="2024-01-22T17:50:00Z">
                  <w:rPr>
                    <w:ins w:id="2534" w:author="JK " w:date="2024-01-22T17:50:00Z"/>
                    <w:highlight w:val="yellow"/>
                    <w:lang w:val="en-US"/>
                  </w:rPr>
                </w:rPrChange>
              </w:rPr>
            </w:pPr>
            <w:ins w:id="2535" w:author="JK " w:date="2024-01-22T17:50:00Z">
              <w:r w:rsidRPr="00505B1D">
                <w:rPr>
                  <w:lang w:val="en-US"/>
                  <w:rPrChange w:id="2536" w:author="JK " w:date="2024-01-22T17:50:00Z">
                    <w:rPr>
                      <w:highlight w:val="yellow"/>
                      <w:lang w:val="en-US"/>
                    </w:rPr>
                  </w:rPrChange>
                </w:rPr>
                <w:t>Antenna element horizontal radiation pattern (dB)</w:t>
              </w:r>
            </w:ins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7" w:author="JK " w:date="2024-01-22T17:50:00Z">
              <w:tcPr>
                <w:tcW w:w="228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120DAF" w14:textId="77777777" w:rsidR="00C83509" w:rsidRPr="00454C0A" w:rsidRDefault="00C83509" w:rsidP="00402A1F">
            <w:pPr>
              <w:pStyle w:val="TAC"/>
              <w:rPr>
                <w:ins w:id="2538" w:author="JK " w:date="2024-01-22T17:50:00Z"/>
                <w:highlight w:val="yellow"/>
                <w:lang w:val="en-US"/>
              </w:rPr>
            </w:pPr>
          </w:p>
          <w:p w14:paraId="11A3B51D" w14:textId="77777777" w:rsidR="00C83509" w:rsidRPr="003A4A47" w:rsidRDefault="00A60C62" w:rsidP="00402A1F">
            <w:pPr>
              <w:pStyle w:val="TAL"/>
              <w:rPr>
                <w:ins w:id="2539" w:author="JK " w:date="2024-01-22T17:50:00Z"/>
              </w:rPr>
            </w:pPr>
            <m:oMathPara>
              <m:oMath>
                <m:sSub>
                  <m:sSubPr>
                    <m:ctrlPr>
                      <w:ins w:id="2540" w:author="JK " w:date="2024-01-22T17:50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541" w:author="JK " w:date="2024-01-22T17:50:00Z">
                        <w:rPr>
                          <w:rFonts w:ascii="Cambria Math" w:hAnsi="Cambria Math"/>
                        </w:rPr>
                        <m:t>A</m:t>
                      </w:ins>
                    </m:r>
                  </m:e>
                  <m:sub>
                    <m:r>
                      <w:ins w:id="2542" w:author="JK " w:date="2024-01-22T17:50:00Z">
                        <w:rPr>
                          <w:rFonts w:ascii="Cambria Math" w:hAnsi="Cambria Math"/>
                        </w:rPr>
                        <m:t>E,H</m:t>
                      </w:ins>
                    </m:r>
                  </m:sub>
                </m:sSub>
                <m:d>
                  <m:dPr>
                    <m:ctrlPr>
                      <w:ins w:id="2543" w:author="JK " w:date="2024-01-22T17:50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sSup>
                      <m:sSupPr>
                        <m:ctrlPr>
                          <w:ins w:id="2544" w:author="JK " w:date="2024-01-22T17:5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pPr>
                      <m:e>
                        <m:r>
                          <w:ins w:id="2545" w:author="JK " w:date="2024-01-22T17:50:00Z">
                            <w:rPr>
                              <w:rFonts w:ascii="Cambria Math" w:hAnsi="Cambria Math"/>
                            </w:rPr>
                            <m:t>φ</m:t>
                          </w:ins>
                        </m:r>
                      </m:e>
                      <m:sup>
                        <m:r>
                          <w:ins w:id="2546" w:author="JK " w:date="2024-01-22T17:50:00Z">
                            <w:rPr>
                              <w:rFonts w:ascii="Cambria Math" w:hAnsi="Cambria Math"/>
                            </w:rPr>
                            <m:t>"</m:t>
                          </w:ins>
                        </m:r>
                      </m:sup>
                    </m:sSup>
                  </m:e>
                </m:d>
                <m:r>
                  <w:ins w:id="2547" w:author="JK " w:date="2024-01-22T17:50:00Z">
                    <w:rPr>
                      <w:rFonts w:ascii="Cambria Math" w:hAnsi="Cambria Math" w:hint="eastAsia"/>
                    </w:rPr>
                    <m:t>=</m:t>
                  </w:ins>
                </m:r>
                <m:r>
                  <w:ins w:id="2548" w:author="JK " w:date="2024-01-22T17:50:00Z">
                    <w:rPr>
                      <w:rFonts w:ascii="Cambria Math" w:eastAsia="微软雅黑" w:hAnsi="Cambria Math" w:cs="微软雅黑" w:hint="eastAsia"/>
                    </w:rPr>
                    <m:t>-</m:t>
                  </w:ins>
                </m:r>
                <m:r>
                  <w:ins w:id="2549" w:author="JK " w:date="2024-01-22T17:50:00Z">
                    <w:rPr>
                      <w:rFonts w:ascii="Cambria Math" w:hAnsi="Cambria Math" w:hint="eastAsia"/>
                    </w:rPr>
                    <m:t>min</m:t>
                  </w:ins>
                </m:r>
                <m:d>
                  <m:dPr>
                    <m:begChr m:val="{"/>
                    <m:endChr m:val="}"/>
                    <m:ctrlPr>
                      <w:ins w:id="2550" w:author="JK " w:date="2024-01-22T17:50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2551" w:author="JK " w:date="2024-01-22T17:50:00Z">
                        <w:rPr>
                          <w:rFonts w:ascii="Cambria Math" w:hAnsi="Cambria Math"/>
                        </w:rPr>
                        <m:t>12</m:t>
                      </w:ins>
                    </m:r>
                    <m:sSup>
                      <m:sSupPr>
                        <m:ctrlPr>
                          <w:ins w:id="2552" w:author="JK " w:date="2024-01-22T17:5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pPr>
                      <m:e>
                        <m:d>
                          <m:dPr>
                            <m:ctrlPr>
                              <w:ins w:id="2553" w:author="JK " w:date="2024-01-22T17:50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dPr>
                          <m:e>
                            <m:f>
                              <m:fPr>
                                <m:ctrlPr>
                                  <w:ins w:id="2554" w:author="JK " w:date="2024-01-22T17:50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ins w:id="2555" w:author="JK " w:date="2024-01-22T17:50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sSupPr>
                                  <m:e>
                                    <m:r>
                                      <w:ins w:id="2556" w:author="JK " w:date="2024-01-22T17:50:00Z">
                                        <w:rPr>
                                          <w:rFonts w:ascii="Cambria Math" w:hAnsi="Cambria Math"/>
                                        </w:rPr>
                                        <m:t>φ</m:t>
                                      </w:ins>
                                    </m:r>
                                  </m:e>
                                  <m:sup>
                                    <m:r>
                                      <w:ins w:id="2557" w:author="JK " w:date="2024-01-22T17:50:00Z">
                                        <w:rPr>
                                          <w:rFonts w:ascii="Cambria Math" w:hAnsi="Cambria Math"/>
                                        </w:rPr>
                                        <m:t>"</m:t>
                                      </w:ins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ins w:id="2558" w:author="JK " w:date="2024-01-22T17:50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2559" w:author="JK " w:date="2024-01-22T17:50:00Z">
                                        <w:rPr>
                                          <w:rFonts w:ascii="Cambria Math" w:hAnsi="Cambria Math"/>
                                        </w:rPr>
                                        <m:t>φ</m:t>
                                      </w:ins>
                                    </m:r>
                                  </m:e>
                                  <m:sub>
                                    <m:r>
                                      <w:ins w:id="2560" w:author="JK " w:date="2024-01-22T17:50:00Z">
                                        <w:rPr>
                                          <w:rFonts w:ascii="Cambria Math" w:hAnsi="Cambria Math"/>
                                        </w:rPr>
                                        <m:t>3dB</m:t>
                                      </w:ins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ins w:id="2561" w:author="JK " w:date="2024-01-22T17:50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sup>
                    </m:sSup>
                    <m:r>
                      <w:ins w:id="2562" w:author="JK " w:date="2024-01-22T17:50:00Z">
                        <w:rPr>
                          <w:rFonts w:ascii="Cambria Math" w:hAnsi="Cambria Math"/>
                        </w:rPr>
                        <m:t xml:space="preserve">, </m:t>
                      </w:ins>
                    </m:r>
                    <m:sSub>
                      <m:sSubPr>
                        <m:ctrlPr>
                          <w:ins w:id="2563" w:author="JK " w:date="2024-01-22T17:5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564" w:author="JK " w:date="2024-01-22T17:50:00Z">
                            <w:rPr>
                              <w:rFonts w:ascii="Cambria Math" w:hAnsi="Cambria Math"/>
                            </w:rPr>
                            <m:t>A</m:t>
                          </w:ins>
                        </m:r>
                      </m:e>
                      <m:sub>
                        <m:r>
                          <w:ins w:id="2565" w:author="JK " w:date="2024-01-22T17:50:00Z">
                            <w:rPr>
                              <w:rFonts w:ascii="Cambria Math" w:hAnsi="Cambria Math"/>
                            </w:rPr>
                            <m:t>m</m:t>
                          </w:ins>
                        </m:r>
                      </m:sub>
                    </m:sSub>
                  </m:e>
                </m:d>
                <m:r>
                  <w:ins w:id="2566" w:author="JK " w:date="2024-01-22T17:50:00Z">
                    <w:rPr>
                      <w:rFonts w:ascii="Cambria Math" w:hAnsi="Cambria Math"/>
                    </w:rPr>
                    <m:t xml:space="preserve">, </m:t>
                  </w:ins>
                </m:r>
                <m:sSub>
                  <m:sSubPr>
                    <m:ctrlPr>
                      <w:ins w:id="2567" w:author="JK " w:date="2024-01-22T17:50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2568" w:author="JK " w:date="2024-01-22T17:50:00Z">
                        <w:rPr>
                          <w:rFonts w:ascii="Cambria Math" w:hAnsi="Cambria Math"/>
                        </w:rPr>
                        <m:t>φ</m:t>
                      </w:ins>
                    </m:r>
                  </m:e>
                  <m:sub>
                    <m:r>
                      <w:ins w:id="2569" w:author="JK " w:date="2024-01-22T17:50:00Z">
                        <w:rPr>
                          <w:rFonts w:ascii="Cambria Math" w:hAnsi="Cambria Math" w:hint="eastAsia"/>
                        </w:rPr>
                        <m:t>3dB</m:t>
                      </w:ins>
                    </m:r>
                  </m:sub>
                </m:sSub>
                <m:r>
                  <w:ins w:id="2570" w:author="JK " w:date="2024-01-22T17:50:00Z">
                    <w:rPr>
                      <w:rFonts w:ascii="Cambria Math" w:hAnsi="Cambria Math"/>
                    </w:rPr>
                    <m:t>=90°</m:t>
                  </w:ins>
                </m:r>
                <m:r>
                  <w:ins w:id="2571" w:author="JK " w:date="2024-01-22T17:50:00Z">
                    <w:rPr>
                      <w:rFonts w:ascii="Cambria Math" w:hAnsi="Cambria Math" w:hint="eastAsia"/>
                      <w:lang w:eastAsia="zh-CN"/>
                    </w:rPr>
                    <m:t>，</m:t>
                  </w:ins>
                </m:r>
                <m:r>
                  <w:ins w:id="2572" w:author="JK " w:date="2024-01-22T17:50:00Z">
                    <w:rPr>
                      <w:rFonts w:ascii="Cambria Math" w:hAnsi="Cambria Math"/>
                    </w:rPr>
                    <m:t xml:space="preserve"> </m:t>
                  </w:ins>
                </m:r>
                <m:sSub>
                  <m:sSubPr>
                    <m:ctrlPr>
                      <w:ins w:id="2573" w:author="JK " w:date="2024-01-22T17:50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2574" w:author="JK " w:date="2024-01-22T17:50:00Z">
                        <w:rPr>
                          <w:rFonts w:ascii="Cambria Math" w:hAnsi="Cambria Math" w:hint="eastAsia"/>
                        </w:rPr>
                        <m:t>A</m:t>
                      </w:ins>
                    </m:r>
                  </m:e>
                  <m:sub>
                    <m:r>
                      <w:ins w:id="2575" w:author="JK " w:date="2024-01-22T17:50:00Z">
                        <w:rPr>
                          <w:rFonts w:ascii="Cambria Math" w:hAnsi="Cambria Math"/>
                        </w:rPr>
                        <m:t>m</m:t>
                      </w:ins>
                    </m:r>
                  </m:sub>
                </m:sSub>
                <m:r>
                  <w:ins w:id="2576" w:author="JK " w:date="2024-01-22T17:50:00Z">
                    <w:rPr>
                      <w:rFonts w:ascii="Cambria Math" w:hAnsi="Cambria Math"/>
                    </w:rPr>
                    <m:t>=30dB</m:t>
                  </w:ins>
                </m:r>
              </m:oMath>
            </m:oMathPara>
          </w:p>
        </w:tc>
      </w:tr>
      <w:tr w:rsidR="00C83509" w14:paraId="1327337B" w14:textId="77777777" w:rsidTr="00402A1F">
        <w:trPr>
          <w:trHeight w:val="20"/>
          <w:jc w:val="center"/>
          <w:ins w:id="2577" w:author="JK " w:date="2024-01-22T17:50:00Z"/>
          <w:trPrChange w:id="2578" w:author="JK " w:date="2024-01-22T17:50:00Z">
            <w:trPr>
              <w:gridAfter w:val="0"/>
              <w:trHeight w:val="20"/>
              <w:jc w:val="center"/>
            </w:trPr>
          </w:trPrChange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9" w:author="JK " w:date="2024-01-22T17:50:00Z">
              <w:tcPr>
                <w:tcW w:w="27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E5AA1B" w14:textId="77777777" w:rsidR="00C83509" w:rsidRPr="00505B1D" w:rsidRDefault="00C83509" w:rsidP="00402A1F">
            <w:pPr>
              <w:pStyle w:val="TAL"/>
              <w:rPr>
                <w:ins w:id="2580" w:author="JK " w:date="2024-01-22T17:50:00Z"/>
                <w:lang w:val="en-US"/>
                <w:rPrChange w:id="2581" w:author="JK " w:date="2024-01-22T17:50:00Z">
                  <w:rPr>
                    <w:ins w:id="2582" w:author="JK " w:date="2024-01-22T17:50:00Z"/>
                    <w:highlight w:val="yellow"/>
                    <w:lang w:val="en-US"/>
                  </w:rPr>
                </w:rPrChange>
              </w:rPr>
            </w:pPr>
            <w:ins w:id="2583" w:author="JK " w:date="2024-01-22T17:50:00Z">
              <w:r w:rsidRPr="003A4A47">
                <w:rPr>
                  <w:lang w:val="en-US"/>
                </w:rPr>
                <w:t>Combining method for 3D antenna element pattern (dB)</w:t>
              </w:r>
            </w:ins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4" w:author="JK " w:date="2024-01-22T17:50:00Z">
              <w:tcPr>
                <w:tcW w:w="228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BB9A9D" w14:textId="77777777" w:rsidR="00C83509" w:rsidRPr="003A4A47" w:rsidRDefault="00C83509" w:rsidP="00402A1F">
            <w:pPr>
              <w:pStyle w:val="TAL"/>
              <w:rPr>
                <w:ins w:id="2585" w:author="JK " w:date="2024-01-22T17:50:00Z"/>
              </w:rPr>
            </w:pPr>
            <w:ins w:id="2586" w:author="JK " w:date="2024-01-22T17:50:00Z">
              <w:r w:rsidRPr="007849B1">
                <w:rPr>
                  <w:position w:val="-14"/>
                </w:rPr>
                <w:object w:dxaOrig="4459" w:dyaOrig="380" w14:anchorId="6CF146D7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22.9pt;height:18.8pt" o:ole="">
                    <v:imagedata r:id="rId16" o:title=""/>
                  </v:shape>
                  <o:OLEObject Type="Embed" ProgID="Equation.3" ShapeID="_x0000_i1025" DrawAspect="Content" ObjectID="_1769881937" r:id="rId17"/>
                </w:object>
              </w:r>
            </w:ins>
          </w:p>
        </w:tc>
      </w:tr>
      <w:tr w:rsidR="00C83509" w14:paraId="57699504" w14:textId="77777777" w:rsidTr="00402A1F">
        <w:trPr>
          <w:trHeight w:val="20"/>
          <w:jc w:val="center"/>
          <w:ins w:id="2587" w:author="JK " w:date="2024-01-22T17:50:00Z"/>
          <w:trPrChange w:id="2588" w:author="JK " w:date="2024-01-22T17:50:00Z">
            <w:trPr>
              <w:gridAfter w:val="0"/>
              <w:trHeight w:val="20"/>
              <w:jc w:val="center"/>
            </w:trPr>
          </w:trPrChange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9" w:author="JK " w:date="2024-01-22T17:50:00Z">
              <w:tcPr>
                <w:tcW w:w="27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EEC33C" w14:textId="77777777" w:rsidR="00C83509" w:rsidRPr="00505B1D" w:rsidRDefault="00C83509" w:rsidP="00402A1F">
            <w:pPr>
              <w:pStyle w:val="TAL"/>
              <w:rPr>
                <w:ins w:id="2590" w:author="JK " w:date="2024-01-22T17:50:00Z"/>
                <w:lang w:val="en-US"/>
              </w:rPr>
            </w:pPr>
            <w:ins w:id="2591" w:author="JK " w:date="2024-01-22T17:50:00Z">
              <w:r w:rsidRPr="003A4A47">
                <w:rPr>
                  <w:lang w:val="en-US"/>
                </w:rPr>
                <w:t xml:space="preserve">Maximum directional gain of an antenna element </w:t>
              </w:r>
              <w:proofErr w:type="spellStart"/>
              <w:r w:rsidRPr="003A4A47">
                <w:rPr>
                  <w:i/>
                  <w:lang w:val="en-US"/>
                </w:rPr>
                <w:t>G</w:t>
              </w:r>
              <w:r w:rsidRPr="000F50E3">
                <w:rPr>
                  <w:i/>
                  <w:vertAlign w:val="subscript"/>
                  <w:lang w:val="en-US"/>
                </w:rPr>
                <w:t>E,max</w:t>
              </w:r>
              <w:proofErr w:type="spellEnd"/>
            </w:ins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2" w:author="JK " w:date="2024-01-22T17:50:00Z">
              <w:tcPr>
                <w:tcW w:w="228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C4AE90" w14:textId="77777777" w:rsidR="00C83509" w:rsidRPr="003A4A47" w:rsidRDefault="00C83509" w:rsidP="00402A1F">
            <w:pPr>
              <w:pStyle w:val="TAL"/>
              <w:rPr>
                <w:ins w:id="2593" w:author="JK " w:date="2024-01-22T17:50:00Z"/>
              </w:rPr>
            </w:pPr>
            <w:ins w:id="2594" w:author="JK " w:date="2024-01-22T17:50:00Z">
              <w:r w:rsidRPr="00454C0A">
                <w:t xml:space="preserve">5.5 </w:t>
              </w:r>
              <w:proofErr w:type="spellStart"/>
              <w:r w:rsidRPr="00454C0A">
                <w:t>dBi</w:t>
              </w:r>
              <w:proofErr w:type="spellEnd"/>
            </w:ins>
          </w:p>
        </w:tc>
      </w:tr>
      <w:tr w:rsidR="00C83509" w14:paraId="19699F68" w14:textId="77777777" w:rsidTr="00402A1F">
        <w:trPr>
          <w:trHeight w:val="20"/>
          <w:jc w:val="center"/>
          <w:ins w:id="2595" w:author="JK " w:date="2024-01-22T17:50:00Z"/>
          <w:trPrChange w:id="2596" w:author="JK " w:date="2024-01-22T17:50:00Z">
            <w:trPr>
              <w:gridAfter w:val="0"/>
              <w:trHeight w:val="20"/>
              <w:jc w:val="center"/>
            </w:trPr>
          </w:trPrChange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7" w:author="JK " w:date="2024-01-22T17:50:00Z">
              <w:tcPr>
                <w:tcW w:w="27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8697F8" w14:textId="77777777" w:rsidR="00C83509" w:rsidRPr="00505B1D" w:rsidRDefault="00C83509" w:rsidP="00402A1F">
            <w:pPr>
              <w:pStyle w:val="TAL"/>
              <w:rPr>
                <w:ins w:id="2598" w:author="JK " w:date="2024-01-22T17:50:00Z"/>
                <w:lang w:val="en-US"/>
              </w:rPr>
            </w:pPr>
            <w:ins w:id="2599" w:author="JK " w:date="2024-01-22T17:50:00Z">
              <w:r w:rsidRPr="003A4A47">
                <w:rPr>
                  <w:rFonts w:hint="eastAsia"/>
                  <w:lang w:val="en-US" w:eastAsia="ja-JP"/>
                </w:rPr>
                <w:t>(M</w:t>
              </w:r>
              <w:r w:rsidRPr="003A4A47">
                <w:rPr>
                  <w:rFonts w:hint="eastAsia"/>
                  <w:vertAlign w:val="subscript"/>
                  <w:lang w:val="en-US" w:eastAsia="ja-JP"/>
                </w:rPr>
                <w:t>g</w:t>
              </w:r>
              <w:r w:rsidRPr="000F50E3">
                <w:rPr>
                  <w:rFonts w:hint="eastAsia"/>
                  <w:lang w:val="en-US" w:eastAsia="ja-JP"/>
                </w:rPr>
                <w:t>, N</w:t>
              </w:r>
              <w:r w:rsidRPr="00505B1D">
                <w:rPr>
                  <w:vertAlign w:val="subscript"/>
                  <w:lang w:val="en-US" w:eastAsia="ja-JP"/>
                </w:rPr>
                <w:t>g</w:t>
              </w:r>
              <w:r w:rsidRPr="00505B1D">
                <w:rPr>
                  <w:lang w:val="en-US" w:eastAsia="ja-JP"/>
                </w:rPr>
                <w:t xml:space="preserve">, M, N, P) </w:t>
              </w:r>
              <w:r w:rsidRPr="00505B1D">
                <w:rPr>
                  <w:vertAlign w:val="superscript"/>
                  <w:lang w:val="en-US" w:eastAsia="ja-JP"/>
                </w:rPr>
                <w:t>note</w:t>
              </w:r>
            </w:ins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0" w:author="JK " w:date="2024-01-22T17:50:00Z">
              <w:tcPr>
                <w:tcW w:w="228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80AC95" w14:textId="77777777" w:rsidR="00C83509" w:rsidRPr="003A4A47" w:rsidRDefault="00C83509" w:rsidP="00402A1F">
            <w:pPr>
              <w:pStyle w:val="TAL"/>
              <w:rPr>
                <w:ins w:id="2601" w:author="JK " w:date="2024-01-22T17:50:00Z"/>
              </w:rPr>
            </w:pPr>
            <w:ins w:id="2602" w:author="JK " w:date="2024-01-22T17:50:00Z">
              <w:r w:rsidRPr="007849B1">
                <w:rPr>
                  <w:lang w:eastAsia="ja-JP"/>
                </w:rPr>
                <w:t>F</w:t>
              </w:r>
              <w:r w:rsidRPr="007849B1">
                <w:rPr>
                  <w:rFonts w:hint="eastAsia"/>
                  <w:lang w:eastAsia="ja-JP"/>
                </w:rPr>
                <w:t>or 30GHz: (1, 1, 8, 16, 2)</w:t>
              </w:r>
            </w:ins>
          </w:p>
        </w:tc>
      </w:tr>
      <w:tr w:rsidR="00C83509" w14:paraId="486720DB" w14:textId="77777777" w:rsidTr="00402A1F">
        <w:trPr>
          <w:trHeight w:val="20"/>
          <w:jc w:val="center"/>
          <w:ins w:id="2603" w:author="JK " w:date="2024-01-22T17:50:00Z"/>
          <w:trPrChange w:id="2604" w:author="JK " w:date="2024-01-22T17:50:00Z">
            <w:trPr>
              <w:gridAfter w:val="0"/>
              <w:trHeight w:val="20"/>
              <w:jc w:val="center"/>
            </w:trPr>
          </w:trPrChange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5" w:author="JK " w:date="2024-01-22T17:50:00Z">
              <w:tcPr>
                <w:tcW w:w="27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151301" w14:textId="77777777" w:rsidR="00C83509" w:rsidRPr="00505B1D" w:rsidRDefault="00C83509" w:rsidP="00402A1F">
            <w:pPr>
              <w:pStyle w:val="TAL"/>
              <w:rPr>
                <w:ins w:id="2606" w:author="JK " w:date="2024-01-22T17:50:00Z"/>
                <w:lang w:val="en-US" w:eastAsia="ja-JP"/>
              </w:rPr>
            </w:pPr>
            <w:ins w:id="2607" w:author="JK " w:date="2024-01-22T17:50:00Z">
              <w:r w:rsidRPr="003A4A47">
                <w:rPr>
                  <w:rFonts w:hint="eastAsia"/>
                  <w:lang w:eastAsia="ja-JP"/>
                </w:rPr>
                <w:t>(d</w:t>
              </w:r>
              <w:r w:rsidRPr="003A4A47">
                <w:rPr>
                  <w:rFonts w:hint="eastAsia"/>
                  <w:vertAlign w:val="subscript"/>
                  <w:lang w:eastAsia="ja-JP"/>
                </w:rPr>
                <w:t>v</w:t>
              </w:r>
              <w:r w:rsidRPr="000F50E3">
                <w:rPr>
                  <w:rFonts w:hint="eastAsia"/>
                  <w:lang w:eastAsia="ja-JP"/>
                </w:rPr>
                <w:t>, d</w:t>
              </w:r>
              <w:r w:rsidRPr="00505B1D">
                <w:rPr>
                  <w:vertAlign w:val="subscript"/>
                  <w:lang w:eastAsia="ja-JP"/>
                </w:rPr>
                <w:t>h</w:t>
              </w:r>
              <w:r w:rsidRPr="00505B1D">
                <w:rPr>
                  <w:lang w:eastAsia="ja-JP"/>
                </w:rPr>
                <w:t>)</w:t>
              </w:r>
            </w:ins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8" w:author="JK " w:date="2024-01-22T17:50:00Z">
              <w:tcPr>
                <w:tcW w:w="228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86C603" w14:textId="77777777" w:rsidR="00C83509" w:rsidRPr="003A4A47" w:rsidRDefault="00C83509" w:rsidP="00402A1F">
            <w:pPr>
              <w:pStyle w:val="TAL"/>
              <w:rPr>
                <w:ins w:id="2609" w:author="JK " w:date="2024-01-22T17:50:00Z"/>
              </w:rPr>
            </w:pPr>
            <w:ins w:id="2610" w:author="JK " w:date="2024-01-22T17:50:00Z">
              <w:r w:rsidRPr="007849B1">
                <w:rPr>
                  <w:lang w:eastAsia="ja-JP"/>
                </w:rPr>
                <w:t>(0.5λ</w:t>
              </w:r>
              <w:r w:rsidRPr="007849B1">
                <w:rPr>
                  <w:rFonts w:hint="eastAsia"/>
                  <w:lang w:eastAsia="ja-JP"/>
                </w:rPr>
                <w:t xml:space="preserve">, </w:t>
              </w:r>
              <w:r w:rsidRPr="007849B1">
                <w:rPr>
                  <w:lang w:eastAsia="ja-JP"/>
                </w:rPr>
                <w:t>0.5λ</w:t>
              </w:r>
              <w:r w:rsidRPr="007849B1">
                <w:rPr>
                  <w:rFonts w:hint="eastAsia"/>
                  <w:lang w:eastAsia="ja-JP"/>
                </w:rPr>
                <w:t>)</w:t>
              </w:r>
            </w:ins>
          </w:p>
        </w:tc>
      </w:tr>
      <w:tr w:rsidR="00C83509" w14:paraId="1B3D95CB" w14:textId="77777777" w:rsidTr="00402A1F">
        <w:trPr>
          <w:trHeight w:val="20"/>
          <w:jc w:val="center"/>
          <w:ins w:id="2611" w:author="JK " w:date="2024-01-22T17:59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3B24" w14:textId="77777777" w:rsidR="00C83509" w:rsidRPr="007849B1" w:rsidRDefault="00C83509">
            <w:pPr>
              <w:pStyle w:val="TAN"/>
              <w:rPr>
                <w:ins w:id="2612" w:author="JK " w:date="2024-01-22T17:59:00Z"/>
                <w:lang w:eastAsia="ja-JP"/>
              </w:rPr>
              <w:pPrChange w:id="2613" w:author="JK " w:date="2024-01-22T17:59:00Z">
                <w:pPr>
                  <w:pStyle w:val="TAL"/>
                </w:pPr>
              </w:pPrChange>
            </w:pPr>
            <w:ins w:id="2614" w:author="JK " w:date="2024-01-22T17:59:00Z">
              <w:r w:rsidRPr="00CB4797">
                <w:rPr>
                  <w:rPrChange w:id="2615" w:author="JK " w:date="2024-01-22T17:59:00Z">
                    <w:rPr>
                      <w:lang w:val="en-US" w:eastAsia="ja-JP"/>
                    </w:rPr>
                  </w:rPrChange>
                </w:rPr>
                <w:t>Note:</w:t>
              </w:r>
              <w:r w:rsidRPr="00CB4797">
                <w:rPr>
                  <w:rPrChange w:id="2616" w:author="JK " w:date="2024-01-22T17:59:00Z">
                    <w:rPr>
                      <w:lang w:val="en-US"/>
                    </w:rPr>
                  </w:rPrChange>
                </w:rPr>
                <w:tab/>
              </w:r>
              <w:r w:rsidRPr="00CB4797">
                <w:rPr>
                  <w:rPrChange w:id="2617" w:author="JK " w:date="2024-01-22T17:59:00Z">
                    <w:rPr>
                      <w:lang w:val="en-US" w:eastAsia="ja-JP"/>
                    </w:rPr>
                  </w:rPrChange>
                </w:rPr>
                <w:t>An additional 3dB gain is added to the total beamforming gain to account for the two polarization directions.</w:t>
              </w:r>
              <w:r w:rsidRPr="00CB4797">
                <w:rPr>
                  <w:rPrChange w:id="2618" w:author="JK " w:date="2024-01-22T17:59:00Z">
                    <w:rPr>
                      <w:rFonts w:ascii="Calibri" w:eastAsia="等线" w:hAnsi="Calibri"/>
                      <w:kern w:val="24"/>
                      <w:sz w:val="64"/>
                      <w:szCs w:val="64"/>
                      <w:lang w:val="en-US"/>
                    </w:rPr>
                  </w:rPrChange>
                </w:rPr>
                <w:t xml:space="preserve"> </w:t>
              </w:r>
              <w:r w:rsidRPr="00CB4797">
                <w:rPr>
                  <w:rPrChange w:id="2619" w:author="JK " w:date="2024-01-22T17:59:00Z">
                    <w:rPr>
                      <w:lang w:val="en-US" w:eastAsia="ja-JP"/>
                    </w:rPr>
                  </w:rPrChange>
                </w:rPr>
                <w:t>Boresight direction is horizontal.</w:t>
              </w:r>
            </w:ins>
          </w:p>
        </w:tc>
      </w:tr>
    </w:tbl>
    <w:p w14:paraId="24A84BB0" w14:textId="77777777" w:rsidR="00C83509" w:rsidRDefault="00C83509" w:rsidP="00C83509">
      <w:pPr>
        <w:rPr>
          <w:ins w:id="2620" w:author="JK " w:date="2024-01-22T17:55:00Z"/>
          <w:szCs w:val="24"/>
        </w:rPr>
      </w:pPr>
    </w:p>
    <w:p w14:paraId="676C6897" w14:textId="77777777" w:rsidR="00C83509" w:rsidRDefault="00C83509" w:rsidP="00C83509">
      <w:pPr>
        <w:rPr>
          <w:ins w:id="2621" w:author="JK " w:date="2024-01-22T17:56:00Z"/>
          <w:szCs w:val="24"/>
        </w:rPr>
      </w:pPr>
      <w:ins w:id="2622" w:author="JK " w:date="2024-01-22T17:55:00Z">
        <w:r>
          <w:rPr>
            <w:szCs w:val="24"/>
          </w:rPr>
          <w:t xml:space="preserve">For TN UE, the antenna </w:t>
        </w:r>
      </w:ins>
      <w:ins w:id="2623" w:author="JK " w:date="2024-01-22T17:57:00Z">
        <w:r>
          <w:rPr>
            <w:szCs w:val="24"/>
          </w:rPr>
          <w:t>parameters</w:t>
        </w:r>
      </w:ins>
      <w:ins w:id="2624" w:author="JK " w:date="2024-01-22T17:55:00Z">
        <w:r>
          <w:rPr>
            <w:szCs w:val="24"/>
          </w:rPr>
          <w:t xml:space="preserve"> refer to T</w:t>
        </w:r>
      </w:ins>
      <w:ins w:id="2625" w:author="JK " w:date="2024-01-22T17:56:00Z">
        <w:r>
          <w:rPr>
            <w:szCs w:val="24"/>
          </w:rPr>
          <w:t xml:space="preserve">R 38.803 and </w:t>
        </w:r>
      </w:ins>
      <w:ins w:id="2626" w:author="JK " w:date="2024-01-22T17:57:00Z">
        <w:r>
          <w:rPr>
            <w:szCs w:val="24"/>
          </w:rPr>
          <w:t>are</w:t>
        </w:r>
      </w:ins>
      <w:ins w:id="2627" w:author="JK " w:date="2024-01-22T17:56:00Z">
        <w:r>
          <w:rPr>
            <w:szCs w:val="24"/>
          </w:rPr>
          <w:t xml:space="preserve"> defined in Table</w:t>
        </w:r>
        <w:r>
          <w:t xml:space="preserve"> </w:t>
        </w:r>
      </w:ins>
      <w:ins w:id="2628" w:author="JK " w:date="2024-01-24T16:32:00Z">
        <w:r>
          <w:t>6a.2</w:t>
        </w:r>
      </w:ins>
      <w:ins w:id="2629" w:author="JK " w:date="2024-01-22T17:56:00Z">
        <w:r>
          <w:t>.3.2-2</w:t>
        </w:r>
      </w:ins>
      <w:ins w:id="2630" w:author="JK " w:date="2024-01-22T17:46:00Z">
        <w:r>
          <w:rPr>
            <w:szCs w:val="24"/>
          </w:rPr>
          <w:t xml:space="preserve"> </w:t>
        </w:r>
      </w:ins>
    </w:p>
    <w:p w14:paraId="44F557E6" w14:textId="77777777" w:rsidR="00C83509" w:rsidRPr="003A4A47" w:rsidRDefault="00C83509">
      <w:pPr>
        <w:pStyle w:val="TH"/>
        <w:rPr>
          <w:ins w:id="2631" w:author="JK " w:date="2024-01-22T17:46:00Z"/>
        </w:rPr>
        <w:pPrChange w:id="2632" w:author="JK " w:date="2024-01-22T17:57:00Z">
          <w:pPr/>
        </w:pPrChange>
      </w:pPr>
      <w:ins w:id="2633" w:author="JK " w:date="2024-01-22T17:57:00Z">
        <w:r>
          <w:lastRenderedPageBreak/>
          <w:t xml:space="preserve">Table </w:t>
        </w:r>
      </w:ins>
      <w:ins w:id="2634" w:author="JK " w:date="2024-01-24T16:32:00Z">
        <w:r>
          <w:t>6a.2</w:t>
        </w:r>
      </w:ins>
      <w:ins w:id="2635" w:author="JK " w:date="2024-01-22T17:57:00Z">
        <w:r>
          <w:t xml:space="preserve">.3.2-2: </w:t>
        </w:r>
        <w:r>
          <w:rPr>
            <w:rFonts w:hint="eastAsia"/>
          </w:rPr>
          <w:t>TN</w:t>
        </w:r>
        <w:r>
          <w:t xml:space="preserve"> UE</w:t>
        </w:r>
        <w:r w:rsidRPr="00505B1D">
          <w:t xml:space="preserve"> antenna </w:t>
        </w:r>
        <w:r>
          <w:t>parameters</w:t>
        </w:r>
      </w:ins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636" w:author="JK " w:date="2024-01-22T18:03:00Z">
          <w:tblPr>
            <w:tblW w:w="978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290"/>
        <w:gridCol w:w="7495"/>
        <w:tblGridChange w:id="2637">
          <w:tblGrid>
            <w:gridCol w:w="2290"/>
            <w:gridCol w:w="7495"/>
          </w:tblGrid>
        </w:tblGridChange>
      </w:tblGrid>
      <w:tr w:rsidR="00C83509" w14:paraId="41254276" w14:textId="77777777" w:rsidTr="00402A1F">
        <w:trPr>
          <w:cantSplit/>
          <w:trHeight w:val="182"/>
          <w:jc w:val="center"/>
          <w:ins w:id="2638" w:author="JK " w:date="2024-01-22T17:58:00Z"/>
          <w:trPrChange w:id="2639" w:author="JK " w:date="2024-01-22T18:03:00Z">
            <w:trPr>
              <w:cantSplit/>
              <w:trHeight w:val="182"/>
              <w:jc w:val="center"/>
            </w:trPr>
          </w:trPrChange>
        </w:trPr>
        <w:tc>
          <w:tcPr>
            <w:tcW w:w="2290" w:type="dxa"/>
            <w:shd w:val="clear" w:color="auto" w:fill="auto"/>
            <w:vAlign w:val="center"/>
            <w:tcPrChange w:id="2640" w:author="JK " w:date="2024-01-22T18:03:00Z">
              <w:tcPr>
                <w:tcW w:w="2290" w:type="dxa"/>
                <w:shd w:val="clear" w:color="auto" w:fill="E0E0E0"/>
                <w:vAlign w:val="center"/>
              </w:tcPr>
            </w:tcPrChange>
          </w:tcPr>
          <w:p w14:paraId="1339F3BD" w14:textId="77777777" w:rsidR="00C83509" w:rsidRDefault="00C83509" w:rsidP="00402A1F">
            <w:pPr>
              <w:pStyle w:val="TAH"/>
              <w:rPr>
                <w:ins w:id="2641" w:author="JK " w:date="2024-01-22T17:58:00Z"/>
              </w:rPr>
            </w:pPr>
            <w:ins w:id="2642" w:author="JK " w:date="2024-01-22T17:58:00Z">
              <w:r>
                <w:t>Parameter</w:t>
              </w:r>
            </w:ins>
          </w:p>
        </w:tc>
        <w:tc>
          <w:tcPr>
            <w:tcW w:w="7495" w:type="dxa"/>
            <w:shd w:val="clear" w:color="auto" w:fill="auto"/>
            <w:vAlign w:val="center"/>
            <w:tcPrChange w:id="2643" w:author="JK " w:date="2024-01-22T18:03:00Z">
              <w:tcPr>
                <w:tcW w:w="7495" w:type="dxa"/>
                <w:shd w:val="clear" w:color="auto" w:fill="E0E0E0"/>
                <w:vAlign w:val="center"/>
              </w:tcPr>
            </w:tcPrChange>
          </w:tcPr>
          <w:p w14:paraId="314863B1" w14:textId="77777777" w:rsidR="00C83509" w:rsidRDefault="00C83509" w:rsidP="00402A1F">
            <w:pPr>
              <w:pStyle w:val="TAH"/>
              <w:rPr>
                <w:ins w:id="2644" w:author="JK " w:date="2024-01-22T17:58:00Z"/>
              </w:rPr>
            </w:pPr>
            <w:ins w:id="2645" w:author="JK " w:date="2024-01-22T17:58:00Z">
              <w:r>
                <w:t>Values</w:t>
              </w:r>
            </w:ins>
          </w:p>
        </w:tc>
      </w:tr>
      <w:tr w:rsidR="00C83509" w14:paraId="3C619757" w14:textId="77777777" w:rsidTr="00402A1F">
        <w:trPr>
          <w:cantSplit/>
          <w:trHeight w:val="824"/>
          <w:jc w:val="center"/>
          <w:ins w:id="2646" w:author="JK " w:date="2024-01-22T17:58:00Z"/>
        </w:trPr>
        <w:tc>
          <w:tcPr>
            <w:tcW w:w="2290" w:type="dxa"/>
            <w:shd w:val="clear" w:color="auto" w:fill="auto"/>
            <w:vAlign w:val="center"/>
          </w:tcPr>
          <w:p w14:paraId="4D737572" w14:textId="77777777" w:rsidR="00C83509" w:rsidRPr="00CB4797" w:rsidRDefault="00C83509" w:rsidP="00402A1F">
            <w:pPr>
              <w:pStyle w:val="TAL"/>
              <w:rPr>
                <w:ins w:id="2647" w:author="JK " w:date="2024-01-22T17:58:00Z"/>
                <w:lang w:eastAsia="ja-JP"/>
                <w:rPrChange w:id="2648" w:author="JK " w:date="2024-01-22T17:58:00Z">
                  <w:rPr>
                    <w:ins w:id="2649" w:author="JK " w:date="2024-01-22T17:58:00Z"/>
                    <w:rFonts w:ascii="Times New Roman" w:hAnsi="Times New Roman"/>
                    <w:szCs w:val="18"/>
                  </w:rPr>
                </w:rPrChange>
              </w:rPr>
            </w:pPr>
            <w:ins w:id="2650" w:author="JK " w:date="2024-01-22T17:58:00Z">
              <w:r w:rsidRPr="00CB4797">
                <w:rPr>
                  <w:lang w:eastAsia="ja-JP"/>
                  <w:rPrChange w:id="2651" w:author="JK " w:date="2024-01-22T17:58:00Z">
                    <w:rPr>
                      <w:rFonts w:ascii="Times New Roman" w:hAnsi="Times New Roman"/>
                      <w:szCs w:val="18"/>
                    </w:rPr>
                  </w:rPrChange>
                </w:rPr>
                <w:t>Antenna element vertical radiation pattern (dB)</w:t>
              </w:r>
            </w:ins>
          </w:p>
        </w:tc>
        <w:tc>
          <w:tcPr>
            <w:tcW w:w="7495" w:type="dxa"/>
            <w:vAlign w:val="center"/>
          </w:tcPr>
          <w:p w14:paraId="616D6251" w14:textId="77777777" w:rsidR="00C83509" w:rsidRDefault="00C83509" w:rsidP="00402A1F">
            <w:pPr>
              <w:pStyle w:val="TAC"/>
              <w:rPr>
                <w:ins w:id="2652" w:author="JK " w:date="2024-01-22T17:58:00Z"/>
                <w:rFonts w:ascii="Times New Roman" w:hAnsi="Times New Roman"/>
                <w:szCs w:val="18"/>
              </w:rPr>
            </w:pPr>
            <w:ins w:id="2653" w:author="JK " w:date="2024-01-22T17:58:00Z">
              <w:r>
                <w:rPr>
                  <w:rFonts w:ascii="Times New Roman" w:hAnsi="Times New Roman"/>
                  <w:szCs w:val="18"/>
                </w:rPr>
                <w:object w:dxaOrig="6255" w:dyaOrig="855" w14:anchorId="7F379D9D">
                  <v:shape id="_x0000_i1026" type="#_x0000_t75" style="width:313.65pt;height:41.95pt" o:ole="">
                    <v:imagedata r:id="rId18" o:title=""/>
                  </v:shape>
                  <o:OLEObject Type="Embed" ProgID="Equation.3" ShapeID="_x0000_i1026" DrawAspect="Content" ObjectID="_1769881938" r:id="rId19"/>
                </w:object>
              </w:r>
            </w:ins>
          </w:p>
        </w:tc>
      </w:tr>
      <w:tr w:rsidR="00C83509" w14:paraId="20FE0096" w14:textId="77777777" w:rsidTr="00402A1F">
        <w:trPr>
          <w:cantSplit/>
          <w:trHeight w:val="809"/>
          <w:jc w:val="center"/>
          <w:ins w:id="2654" w:author="JK " w:date="2024-01-22T17:58:00Z"/>
        </w:trPr>
        <w:tc>
          <w:tcPr>
            <w:tcW w:w="2290" w:type="dxa"/>
            <w:shd w:val="clear" w:color="auto" w:fill="auto"/>
            <w:vAlign w:val="center"/>
          </w:tcPr>
          <w:p w14:paraId="06F7BD40" w14:textId="77777777" w:rsidR="00C83509" w:rsidRPr="00CB4797" w:rsidRDefault="00C83509" w:rsidP="00402A1F">
            <w:pPr>
              <w:pStyle w:val="TAL"/>
              <w:rPr>
                <w:ins w:id="2655" w:author="JK " w:date="2024-01-22T17:58:00Z"/>
                <w:lang w:eastAsia="ja-JP"/>
                <w:rPrChange w:id="2656" w:author="JK " w:date="2024-01-22T17:58:00Z">
                  <w:rPr>
                    <w:ins w:id="2657" w:author="JK " w:date="2024-01-22T17:58:00Z"/>
                    <w:rFonts w:ascii="Times New Roman" w:hAnsi="Times New Roman"/>
                    <w:szCs w:val="18"/>
                  </w:rPr>
                </w:rPrChange>
              </w:rPr>
            </w:pPr>
            <w:ins w:id="2658" w:author="JK " w:date="2024-01-22T17:58:00Z">
              <w:r w:rsidRPr="00CB4797">
                <w:rPr>
                  <w:lang w:eastAsia="ja-JP"/>
                  <w:rPrChange w:id="2659" w:author="JK " w:date="2024-01-22T17:58:00Z">
                    <w:rPr>
                      <w:rFonts w:ascii="Times New Roman" w:hAnsi="Times New Roman"/>
                      <w:szCs w:val="18"/>
                    </w:rPr>
                  </w:rPrChange>
                </w:rPr>
                <w:t>Antenna element horizontal radiation pattern (dB)</w:t>
              </w:r>
            </w:ins>
          </w:p>
        </w:tc>
        <w:tc>
          <w:tcPr>
            <w:tcW w:w="7495" w:type="dxa"/>
            <w:vAlign w:val="center"/>
          </w:tcPr>
          <w:p w14:paraId="6923EF27" w14:textId="77777777" w:rsidR="00C83509" w:rsidRDefault="00C83509" w:rsidP="00402A1F">
            <w:pPr>
              <w:pStyle w:val="TAC"/>
              <w:rPr>
                <w:ins w:id="2660" w:author="JK " w:date="2024-01-22T17:58:00Z"/>
                <w:rFonts w:ascii="Times New Roman" w:hAnsi="Times New Roman"/>
                <w:szCs w:val="18"/>
              </w:rPr>
            </w:pPr>
            <w:ins w:id="2661" w:author="JK " w:date="2024-01-22T17:58:00Z">
              <w:r>
                <w:rPr>
                  <w:rFonts w:ascii="Times New Roman" w:hAnsi="Times New Roman"/>
                  <w:szCs w:val="18"/>
                </w:rPr>
                <w:object w:dxaOrig="5490" w:dyaOrig="855" w14:anchorId="13A68573">
                  <v:shape id="_x0000_i1027" type="#_x0000_t75" style="width:273.6pt;height:41.95pt" o:ole="">
                    <v:imagedata r:id="rId20" o:title=""/>
                  </v:shape>
                  <o:OLEObject Type="Embed" ProgID="Equation.3" ShapeID="_x0000_i1027" DrawAspect="Content" ObjectID="_1769881939" r:id="rId21"/>
                </w:object>
              </w:r>
            </w:ins>
          </w:p>
          <w:p w14:paraId="229AA022" w14:textId="77777777" w:rsidR="00C83509" w:rsidRDefault="00C83509" w:rsidP="00402A1F">
            <w:pPr>
              <w:pStyle w:val="TAC"/>
              <w:rPr>
                <w:ins w:id="2662" w:author="JK " w:date="2024-01-22T17:58:00Z"/>
                <w:rFonts w:ascii="Times New Roman" w:hAnsi="Times New Roman"/>
                <w:szCs w:val="18"/>
              </w:rPr>
            </w:pPr>
          </w:p>
        </w:tc>
      </w:tr>
      <w:tr w:rsidR="00C83509" w14:paraId="3CAF3EE8" w14:textId="77777777" w:rsidTr="00402A1F">
        <w:trPr>
          <w:cantSplit/>
          <w:trHeight w:val="378"/>
          <w:jc w:val="center"/>
          <w:ins w:id="2663" w:author="JK " w:date="2024-01-22T17:58:00Z"/>
        </w:trPr>
        <w:tc>
          <w:tcPr>
            <w:tcW w:w="2290" w:type="dxa"/>
            <w:shd w:val="clear" w:color="auto" w:fill="auto"/>
            <w:vAlign w:val="center"/>
          </w:tcPr>
          <w:p w14:paraId="4B6931DD" w14:textId="77777777" w:rsidR="00C83509" w:rsidRPr="00CB4797" w:rsidRDefault="00C83509" w:rsidP="00402A1F">
            <w:pPr>
              <w:pStyle w:val="TAL"/>
              <w:rPr>
                <w:ins w:id="2664" w:author="JK " w:date="2024-01-22T17:58:00Z"/>
                <w:lang w:eastAsia="ja-JP"/>
                <w:rPrChange w:id="2665" w:author="JK " w:date="2024-01-22T17:58:00Z">
                  <w:rPr>
                    <w:ins w:id="2666" w:author="JK " w:date="2024-01-22T17:58:00Z"/>
                    <w:rFonts w:ascii="Times New Roman" w:hAnsi="Times New Roman"/>
                    <w:szCs w:val="18"/>
                  </w:rPr>
                </w:rPrChange>
              </w:rPr>
            </w:pPr>
            <w:ins w:id="2667" w:author="JK " w:date="2024-01-22T17:58:00Z">
              <w:r w:rsidRPr="00CB4797">
                <w:rPr>
                  <w:lang w:eastAsia="ja-JP"/>
                  <w:rPrChange w:id="2668" w:author="JK " w:date="2024-01-22T17:58:00Z">
                    <w:rPr>
                      <w:rFonts w:ascii="Times New Roman" w:hAnsi="Times New Roman"/>
                      <w:szCs w:val="18"/>
                    </w:rPr>
                  </w:rPrChange>
                </w:rPr>
                <w:t>Combining method for 3D antenna element pattern (dB)</w:t>
              </w:r>
            </w:ins>
          </w:p>
        </w:tc>
        <w:tc>
          <w:tcPr>
            <w:tcW w:w="7495" w:type="dxa"/>
            <w:vAlign w:val="center"/>
          </w:tcPr>
          <w:p w14:paraId="1DAACE0B" w14:textId="77777777" w:rsidR="00C83509" w:rsidRDefault="00C83509" w:rsidP="00402A1F">
            <w:pPr>
              <w:pStyle w:val="TAC"/>
              <w:rPr>
                <w:ins w:id="2669" w:author="JK " w:date="2024-01-22T17:58:00Z"/>
                <w:rFonts w:ascii="Times New Roman" w:hAnsi="Times New Roman"/>
                <w:szCs w:val="18"/>
              </w:rPr>
            </w:pPr>
            <w:ins w:id="2670" w:author="JK " w:date="2024-01-22T17:58:00Z">
              <w:r>
                <w:rPr>
                  <w:rFonts w:ascii="Times New Roman" w:hAnsi="Times New Roman"/>
                  <w:szCs w:val="18"/>
                </w:rPr>
                <w:object w:dxaOrig="4455" w:dyaOrig="375" w14:anchorId="765A5887">
                  <v:shape id="_x0000_i1028" type="#_x0000_t75" style="width:222.9pt;height:18.8pt" o:ole="">
                    <v:imagedata r:id="rId16" o:title=""/>
                  </v:shape>
                  <o:OLEObject Type="Embed" ProgID="Equation.3" ShapeID="_x0000_i1028" DrawAspect="Content" ObjectID="_1769881940" r:id="rId22"/>
                </w:object>
              </w:r>
            </w:ins>
          </w:p>
        </w:tc>
      </w:tr>
      <w:tr w:rsidR="00C83509" w14:paraId="56D33ABB" w14:textId="77777777" w:rsidTr="00402A1F">
        <w:trPr>
          <w:cantSplit/>
          <w:trHeight w:val="391"/>
          <w:jc w:val="center"/>
          <w:ins w:id="2671" w:author="JK " w:date="2024-01-22T17:58:00Z"/>
        </w:trPr>
        <w:tc>
          <w:tcPr>
            <w:tcW w:w="2290" w:type="dxa"/>
            <w:shd w:val="clear" w:color="auto" w:fill="auto"/>
            <w:vAlign w:val="center"/>
          </w:tcPr>
          <w:p w14:paraId="2A0D2BFD" w14:textId="77777777" w:rsidR="00C83509" w:rsidRPr="00CB4797" w:rsidRDefault="00C83509" w:rsidP="00402A1F">
            <w:pPr>
              <w:pStyle w:val="TAL"/>
              <w:rPr>
                <w:ins w:id="2672" w:author="JK " w:date="2024-01-22T17:58:00Z"/>
                <w:lang w:eastAsia="ja-JP"/>
                <w:rPrChange w:id="2673" w:author="JK " w:date="2024-01-22T17:58:00Z">
                  <w:rPr>
                    <w:ins w:id="2674" w:author="JK " w:date="2024-01-22T17:58:00Z"/>
                    <w:rFonts w:ascii="Times New Roman" w:hAnsi="Times New Roman"/>
                    <w:szCs w:val="18"/>
                  </w:rPr>
                </w:rPrChange>
              </w:rPr>
            </w:pPr>
            <w:ins w:id="2675" w:author="JK " w:date="2024-01-22T17:58:00Z">
              <w:r w:rsidRPr="00CB4797">
                <w:rPr>
                  <w:lang w:eastAsia="ja-JP"/>
                  <w:rPrChange w:id="2676" w:author="JK " w:date="2024-01-22T17:58:00Z">
                    <w:rPr>
                      <w:rFonts w:ascii="Times New Roman" w:hAnsi="Times New Roman"/>
                      <w:szCs w:val="18"/>
                    </w:rPr>
                  </w:rPrChange>
                </w:rPr>
                <w:t xml:space="preserve">Maximum directional gain of an antenna element </w:t>
              </w:r>
              <w:proofErr w:type="spellStart"/>
              <w:r w:rsidRPr="00CB4797">
                <w:rPr>
                  <w:lang w:eastAsia="ja-JP"/>
                  <w:rPrChange w:id="2677" w:author="JK " w:date="2024-01-22T17:58:00Z">
                    <w:rPr>
                      <w:rFonts w:ascii="Times New Roman" w:hAnsi="Times New Roman"/>
                      <w:szCs w:val="18"/>
                    </w:rPr>
                  </w:rPrChange>
                </w:rPr>
                <w:t>GE,max</w:t>
              </w:r>
              <w:proofErr w:type="spellEnd"/>
            </w:ins>
          </w:p>
        </w:tc>
        <w:tc>
          <w:tcPr>
            <w:tcW w:w="7495" w:type="dxa"/>
            <w:vAlign w:val="center"/>
          </w:tcPr>
          <w:p w14:paraId="565D5D5A" w14:textId="77777777" w:rsidR="00C83509" w:rsidRPr="00CB4797" w:rsidRDefault="00C83509" w:rsidP="00402A1F">
            <w:pPr>
              <w:pStyle w:val="TAC"/>
              <w:rPr>
                <w:ins w:id="2678" w:author="JK " w:date="2024-01-22T17:58:00Z"/>
                <w:rFonts w:cs="Arial"/>
                <w:szCs w:val="18"/>
                <w:rPrChange w:id="2679" w:author="JK " w:date="2024-01-22T17:58:00Z">
                  <w:rPr>
                    <w:ins w:id="2680" w:author="JK " w:date="2024-01-22T17:58:00Z"/>
                    <w:rFonts w:ascii="Times New Roman" w:hAnsi="Times New Roman"/>
                    <w:szCs w:val="18"/>
                  </w:rPr>
                </w:rPrChange>
              </w:rPr>
            </w:pPr>
            <w:ins w:id="2681" w:author="JK " w:date="2024-01-22T17:58:00Z">
              <w:r w:rsidRPr="00CB4797">
                <w:rPr>
                  <w:rFonts w:cs="Arial"/>
                  <w:szCs w:val="18"/>
                  <w:rPrChange w:id="2682" w:author="JK " w:date="2024-01-22T17:58:00Z">
                    <w:rPr>
                      <w:rFonts w:ascii="Times New Roman" w:hAnsi="Times New Roman"/>
                      <w:szCs w:val="18"/>
                    </w:rPr>
                  </w:rPrChange>
                </w:rPr>
                <w:t xml:space="preserve">5 </w:t>
              </w:r>
              <w:proofErr w:type="spellStart"/>
              <w:r w:rsidRPr="00CB4797">
                <w:rPr>
                  <w:rFonts w:cs="Arial"/>
                  <w:szCs w:val="18"/>
                  <w:rPrChange w:id="2683" w:author="JK " w:date="2024-01-22T17:58:00Z">
                    <w:rPr>
                      <w:rFonts w:ascii="Times New Roman" w:hAnsi="Times New Roman"/>
                      <w:szCs w:val="18"/>
                    </w:rPr>
                  </w:rPrChange>
                </w:rPr>
                <w:t>dBi</w:t>
              </w:r>
              <w:proofErr w:type="spellEnd"/>
            </w:ins>
          </w:p>
        </w:tc>
      </w:tr>
      <w:tr w:rsidR="00C83509" w14:paraId="10109AE2" w14:textId="77777777" w:rsidTr="00402A1F">
        <w:trPr>
          <w:cantSplit/>
          <w:trHeight w:val="391"/>
          <w:jc w:val="center"/>
          <w:ins w:id="2684" w:author="JK " w:date="2024-01-22T17:58:00Z"/>
        </w:trPr>
        <w:tc>
          <w:tcPr>
            <w:tcW w:w="2290" w:type="dxa"/>
            <w:shd w:val="clear" w:color="auto" w:fill="auto"/>
            <w:vAlign w:val="center"/>
          </w:tcPr>
          <w:p w14:paraId="00810D80" w14:textId="77777777" w:rsidR="00C83509" w:rsidRPr="00CB4797" w:rsidRDefault="00C83509" w:rsidP="00402A1F">
            <w:pPr>
              <w:pStyle w:val="TAL"/>
              <w:rPr>
                <w:ins w:id="2685" w:author="JK " w:date="2024-01-22T17:58:00Z"/>
                <w:lang w:eastAsia="ja-JP"/>
                <w:rPrChange w:id="2686" w:author="JK " w:date="2024-01-22T17:58:00Z">
                  <w:rPr>
                    <w:ins w:id="2687" w:author="JK " w:date="2024-01-22T17:58:00Z"/>
                    <w:rFonts w:ascii="Times New Roman" w:hAnsi="Times New Roman"/>
                    <w:szCs w:val="18"/>
                  </w:rPr>
                </w:rPrChange>
              </w:rPr>
            </w:pPr>
            <w:ins w:id="2688" w:author="JK " w:date="2024-01-22T17:58:00Z">
              <w:r w:rsidRPr="00CB4797">
                <w:rPr>
                  <w:lang w:eastAsia="ja-JP"/>
                  <w:rPrChange w:id="2689" w:author="JK " w:date="2024-01-22T17:58:00Z">
                    <w:rPr>
                      <w:rFonts w:ascii="Times New Roman" w:hAnsi="Times New Roman"/>
                      <w:szCs w:val="18"/>
                    </w:rPr>
                  </w:rPrChange>
                </w:rPr>
                <w:t xml:space="preserve">(Mg, Ng, M, N, P) </w:t>
              </w:r>
            </w:ins>
          </w:p>
        </w:tc>
        <w:tc>
          <w:tcPr>
            <w:tcW w:w="7495" w:type="dxa"/>
            <w:vAlign w:val="center"/>
          </w:tcPr>
          <w:p w14:paraId="71EF9AC0" w14:textId="77777777" w:rsidR="00C83509" w:rsidRPr="00CB4797" w:rsidRDefault="00C83509" w:rsidP="00402A1F">
            <w:pPr>
              <w:pStyle w:val="TAC"/>
              <w:rPr>
                <w:ins w:id="2690" w:author="JK " w:date="2024-01-22T17:58:00Z"/>
                <w:rFonts w:cs="Arial"/>
                <w:szCs w:val="18"/>
                <w:rPrChange w:id="2691" w:author="JK " w:date="2024-01-22T17:58:00Z">
                  <w:rPr>
                    <w:ins w:id="2692" w:author="JK " w:date="2024-01-22T17:58:00Z"/>
                    <w:rFonts w:ascii="Times New Roman" w:hAnsi="Times New Roman"/>
                    <w:szCs w:val="18"/>
                  </w:rPr>
                </w:rPrChange>
              </w:rPr>
            </w:pPr>
            <w:ins w:id="2693" w:author="JK " w:date="2024-01-22T17:58:00Z">
              <w:r w:rsidRPr="00CB4797">
                <w:rPr>
                  <w:rFonts w:cs="Arial"/>
                  <w:szCs w:val="18"/>
                  <w:rPrChange w:id="2694" w:author="JK " w:date="2024-01-22T17:58:00Z">
                    <w:rPr>
                      <w:rFonts w:ascii="Times New Roman" w:hAnsi="Times New Roman"/>
                      <w:szCs w:val="18"/>
                    </w:rPr>
                  </w:rPrChange>
                </w:rPr>
                <w:t xml:space="preserve"> (1, 1, 2, 2, 2)</w:t>
              </w:r>
            </w:ins>
          </w:p>
        </w:tc>
      </w:tr>
      <w:tr w:rsidR="00C83509" w14:paraId="094C01C0" w14:textId="77777777" w:rsidTr="00402A1F">
        <w:trPr>
          <w:cantSplit/>
          <w:trHeight w:val="391"/>
          <w:jc w:val="center"/>
          <w:ins w:id="2695" w:author="JK " w:date="2024-01-22T17:58:00Z"/>
        </w:trPr>
        <w:tc>
          <w:tcPr>
            <w:tcW w:w="2290" w:type="dxa"/>
            <w:shd w:val="clear" w:color="auto" w:fill="auto"/>
            <w:vAlign w:val="center"/>
          </w:tcPr>
          <w:p w14:paraId="68129B1A" w14:textId="77777777" w:rsidR="00C83509" w:rsidRPr="00CB4797" w:rsidRDefault="00C83509" w:rsidP="00402A1F">
            <w:pPr>
              <w:pStyle w:val="TAL"/>
              <w:rPr>
                <w:ins w:id="2696" w:author="JK " w:date="2024-01-22T17:58:00Z"/>
                <w:lang w:eastAsia="ja-JP"/>
                <w:rPrChange w:id="2697" w:author="JK " w:date="2024-01-22T17:58:00Z">
                  <w:rPr>
                    <w:ins w:id="2698" w:author="JK " w:date="2024-01-22T17:58:00Z"/>
                    <w:rFonts w:ascii="Times New Roman" w:hAnsi="Times New Roman"/>
                    <w:szCs w:val="18"/>
                  </w:rPr>
                </w:rPrChange>
              </w:rPr>
            </w:pPr>
            <w:ins w:id="2699" w:author="JK " w:date="2024-01-22T17:58:00Z">
              <w:r w:rsidRPr="00CB4797">
                <w:rPr>
                  <w:lang w:eastAsia="ja-JP"/>
                  <w:rPrChange w:id="2700" w:author="JK " w:date="2024-01-22T17:58:00Z">
                    <w:rPr>
                      <w:rFonts w:ascii="Times New Roman" w:hAnsi="Times New Roman"/>
                      <w:szCs w:val="18"/>
                    </w:rPr>
                  </w:rPrChange>
                </w:rPr>
                <w:t>(dv, dh)</w:t>
              </w:r>
            </w:ins>
          </w:p>
        </w:tc>
        <w:tc>
          <w:tcPr>
            <w:tcW w:w="7495" w:type="dxa"/>
            <w:vAlign w:val="center"/>
          </w:tcPr>
          <w:p w14:paraId="2CD52DD5" w14:textId="77777777" w:rsidR="00C83509" w:rsidRPr="00CB4797" w:rsidRDefault="00C83509" w:rsidP="00402A1F">
            <w:pPr>
              <w:pStyle w:val="TAC"/>
              <w:rPr>
                <w:ins w:id="2701" w:author="JK " w:date="2024-01-22T17:58:00Z"/>
                <w:rFonts w:cs="Arial"/>
                <w:szCs w:val="18"/>
                <w:rPrChange w:id="2702" w:author="JK " w:date="2024-01-22T17:58:00Z">
                  <w:rPr>
                    <w:ins w:id="2703" w:author="JK " w:date="2024-01-22T17:58:00Z"/>
                    <w:rFonts w:ascii="Times New Roman" w:hAnsi="Times New Roman"/>
                    <w:szCs w:val="18"/>
                  </w:rPr>
                </w:rPrChange>
              </w:rPr>
            </w:pPr>
            <w:ins w:id="2704" w:author="JK " w:date="2024-01-22T17:58:00Z">
              <w:r w:rsidRPr="00CB4797">
                <w:rPr>
                  <w:rFonts w:cs="Arial"/>
                  <w:szCs w:val="18"/>
                  <w:rPrChange w:id="2705" w:author="JK " w:date="2024-01-22T17:58:00Z">
                    <w:rPr>
                      <w:rFonts w:ascii="Times New Roman" w:hAnsi="Times New Roman"/>
                      <w:szCs w:val="18"/>
                    </w:rPr>
                  </w:rPrChange>
                </w:rPr>
                <w:t>(0.5λ, 0.5λ)</w:t>
              </w:r>
            </w:ins>
          </w:p>
        </w:tc>
      </w:tr>
      <w:tr w:rsidR="00C83509" w14:paraId="23E1D233" w14:textId="77777777" w:rsidTr="00402A1F">
        <w:trPr>
          <w:cantSplit/>
          <w:trHeight w:val="391"/>
          <w:jc w:val="center"/>
          <w:ins w:id="2706" w:author="JK " w:date="2024-01-22T17:58:00Z"/>
        </w:trPr>
        <w:tc>
          <w:tcPr>
            <w:tcW w:w="2290" w:type="dxa"/>
            <w:shd w:val="clear" w:color="auto" w:fill="auto"/>
            <w:vAlign w:val="center"/>
          </w:tcPr>
          <w:p w14:paraId="43EBCD29" w14:textId="77777777" w:rsidR="00C83509" w:rsidRPr="00CB4797" w:rsidRDefault="00C83509" w:rsidP="00402A1F">
            <w:pPr>
              <w:pStyle w:val="TAL"/>
              <w:rPr>
                <w:ins w:id="2707" w:author="JK " w:date="2024-01-22T17:58:00Z"/>
                <w:lang w:eastAsia="ja-JP"/>
                <w:rPrChange w:id="2708" w:author="JK " w:date="2024-01-22T17:58:00Z">
                  <w:rPr>
                    <w:ins w:id="2709" w:author="JK " w:date="2024-01-22T17:58:00Z"/>
                    <w:rFonts w:ascii="Times New Roman" w:hAnsi="Times New Roman"/>
                    <w:szCs w:val="18"/>
                  </w:rPr>
                </w:rPrChange>
              </w:rPr>
            </w:pPr>
            <w:ins w:id="2710" w:author="JK " w:date="2024-01-22T17:58:00Z">
              <w:r w:rsidRPr="00CB4797">
                <w:rPr>
                  <w:lang w:eastAsia="ja-JP"/>
                  <w:rPrChange w:id="2711" w:author="JK " w:date="2024-01-22T17:58:00Z">
                    <w:rPr>
                      <w:rFonts w:ascii="Times New Roman" w:hAnsi="Times New Roman"/>
                      <w:szCs w:val="18"/>
                    </w:rPr>
                  </w:rPrChange>
                </w:rPr>
                <w:t>UE orientation</w:t>
              </w:r>
            </w:ins>
          </w:p>
        </w:tc>
        <w:tc>
          <w:tcPr>
            <w:tcW w:w="7495" w:type="dxa"/>
            <w:vAlign w:val="center"/>
          </w:tcPr>
          <w:p w14:paraId="482A7064" w14:textId="77777777" w:rsidR="00C83509" w:rsidRPr="00CB4797" w:rsidRDefault="00C83509">
            <w:pPr>
              <w:pStyle w:val="TAC"/>
              <w:ind w:left="-56"/>
              <w:jc w:val="left"/>
              <w:rPr>
                <w:ins w:id="2712" w:author="JK " w:date="2024-01-22T17:58:00Z"/>
                <w:rFonts w:cs="Arial"/>
                <w:szCs w:val="18"/>
                <w:rPrChange w:id="2713" w:author="JK " w:date="2024-01-22T17:58:00Z">
                  <w:rPr>
                    <w:ins w:id="2714" w:author="JK " w:date="2024-01-22T17:58:00Z"/>
                    <w:rFonts w:ascii="Times New Roman" w:hAnsi="Times New Roman"/>
                    <w:szCs w:val="18"/>
                  </w:rPr>
                </w:rPrChange>
              </w:rPr>
              <w:pPrChange w:id="2715" w:author="JK " w:date="2024-01-22T17:58:00Z">
                <w:pPr>
                  <w:pStyle w:val="TAC"/>
                  <w:ind w:left="-56"/>
                </w:pPr>
              </w:pPrChange>
            </w:pPr>
            <w:ins w:id="2716" w:author="JK " w:date="2024-01-22T17:58:00Z">
              <w:r w:rsidRPr="00CB4797">
                <w:rPr>
                  <w:rFonts w:cs="Arial"/>
                  <w:szCs w:val="18"/>
                  <w:rPrChange w:id="2717" w:author="JK " w:date="2024-01-22T17:58:00Z">
                    <w:rPr>
                      <w:rFonts w:ascii="Times New Roman" w:hAnsi="Times New Roman"/>
                      <w:szCs w:val="18"/>
                    </w:rPr>
                  </w:rPrChange>
                </w:rPr>
                <w:t>Random orientation in the azimuth domain: uniformly distributed between -90 and 90 degrees*</w:t>
              </w:r>
            </w:ins>
          </w:p>
          <w:p w14:paraId="1F2685A5" w14:textId="77777777" w:rsidR="00C83509" w:rsidRPr="00CB4797" w:rsidRDefault="00C83509">
            <w:pPr>
              <w:pStyle w:val="TAC"/>
              <w:ind w:left="-56"/>
              <w:jc w:val="left"/>
              <w:rPr>
                <w:ins w:id="2718" w:author="JK " w:date="2024-01-22T17:58:00Z"/>
                <w:rFonts w:cs="Arial"/>
                <w:szCs w:val="18"/>
                <w:rPrChange w:id="2719" w:author="JK " w:date="2024-01-22T17:58:00Z">
                  <w:rPr>
                    <w:ins w:id="2720" w:author="JK " w:date="2024-01-22T17:58:00Z"/>
                    <w:rFonts w:ascii="Times New Roman" w:hAnsi="Times New Roman"/>
                    <w:szCs w:val="18"/>
                  </w:rPr>
                </w:rPrChange>
              </w:rPr>
              <w:pPrChange w:id="2721" w:author="JK " w:date="2024-01-22T17:58:00Z">
                <w:pPr>
                  <w:pStyle w:val="TAC"/>
                  <w:ind w:left="-56"/>
                </w:pPr>
              </w:pPrChange>
            </w:pPr>
            <w:ins w:id="2722" w:author="JK " w:date="2024-01-22T17:58:00Z">
              <w:r w:rsidRPr="00CB4797">
                <w:rPr>
                  <w:rFonts w:cs="Arial"/>
                  <w:szCs w:val="18"/>
                  <w:rPrChange w:id="2723" w:author="JK " w:date="2024-01-22T17:58:00Z">
                    <w:rPr>
                      <w:rFonts w:ascii="Times New Roman" w:hAnsi="Times New Roman"/>
                      <w:szCs w:val="18"/>
                    </w:rPr>
                  </w:rPrChange>
                </w:rPr>
                <w:t>Fixed elevation: 90 degrees</w:t>
              </w:r>
            </w:ins>
          </w:p>
        </w:tc>
      </w:tr>
      <w:tr w:rsidR="00C83509" w14:paraId="0D1A4106" w14:textId="77777777" w:rsidTr="00402A1F">
        <w:trPr>
          <w:cantSplit/>
          <w:trHeight w:val="391"/>
          <w:jc w:val="center"/>
          <w:ins w:id="2724" w:author="JK " w:date="2024-01-22T17:58:00Z"/>
        </w:trPr>
        <w:tc>
          <w:tcPr>
            <w:tcW w:w="9785" w:type="dxa"/>
            <w:gridSpan w:val="2"/>
            <w:shd w:val="clear" w:color="auto" w:fill="auto"/>
            <w:vAlign w:val="center"/>
          </w:tcPr>
          <w:p w14:paraId="2949BE67" w14:textId="77777777" w:rsidR="00C83509" w:rsidRDefault="00C83509">
            <w:pPr>
              <w:pStyle w:val="TAN"/>
              <w:rPr>
                <w:ins w:id="2725" w:author="JK " w:date="2024-01-22T17:58:00Z"/>
                <w:rFonts w:ascii="Times New Roman" w:hAnsi="Times New Roman"/>
                <w:szCs w:val="18"/>
              </w:rPr>
              <w:pPrChange w:id="2726" w:author="JK " w:date="2024-01-22T17:58:00Z">
                <w:pPr>
                  <w:pStyle w:val="TAL"/>
                </w:pPr>
              </w:pPrChange>
            </w:pPr>
            <w:ins w:id="2727" w:author="JK " w:date="2024-01-22T17:58:00Z">
              <w:r w:rsidRPr="00CB4797">
                <w:rPr>
                  <w:rPrChange w:id="2728" w:author="JK " w:date="2024-01-22T17:58:00Z">
                    <w:rPr>
                      <w:rFonts w:ascii="Times New Roman" w:hAnsi="Times New Roman"/>
                      <w:szCs w:val="18"/>
                    </w:rPr>
                  </w:rPrChange>
                </w:rPr>
                <w:t>NOTE:</w:t>
              </w:r>
              <w:r w:rsidRPr="00CB4797">
                <w:rPr>
                  <w:rPrChange w:id="2729" w:author="JK " w:date="2024-01-22T17:58:00Z">
                    <w:rPr>
                      <w:rFonts w:ascii="Times New Roman" w:hAnsi="Times New Roman"/>
                      <w:szCs w:val="18"/>
                    </w:rPr>
                  </w:rPrChange>
                </w:rPr>
                <w:tab/>
                <w:t>This is done to emulate two panels: the configuration is equivalent to 2 panels with 180 shift in horizontal orientation and UE orientation uniformly distributed in the azimuth domain between -180 and 180 degrees.</w:t>
              </w:r>
            </w:ins>
          </w:p>
        </w:tc>
      </w:tr>
    </w:tbl>
    <w:p w14:paraId="433D4138" w14:textId="77777777" w:rsidR="00C83509" w:rsidRDefault="00C83509" w:rsidP="00C83509">
      <w:pPr>
        <w:rPr>
          <w:ins w:id="2730" w:author="JK " w:date="2024-01-22T18:00:00Z"/>
        </w:rPr>
      </w:pPr>
    </w:p>
    <w:p w14:paraId="1FFBEA78" w14:textId="77777777" w:rsidR="00C83509" w:rsidRPr="00CA6434" w:rsidRDefault="00C83509" w:rsidP="00C8350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731" w:author="JK " w:date="2024-01-22T18:00:00Z"/>
          <w:rFonts w:ascii="Arial" w:eastAsia="Times New Roman" w:hAnsi="Arial"/>
          <w:sz w:val="28"/>
          <w:lang w:eastAsia="zh-CN"/>
        </w:rPr>
      </w:pPr>
      <w:ins w:id="2732" w:author="JK " w:date="2024-01-24T16:32:00Z">
        <w:r>
          <w:rPr>
            <w:rFonts w:ascii="Arial" w:eastAsia="Times New Roman" w:hAnsi="Arial" w:cs="Arial"/>
            <w:sz w:val="28"/>
            <w:lang w:eastAsia="zh-CN"/>
          </w:rPr>
          <w:t>6a.2</w:t>
        </w:r>
      </w:ins>
      <w:ins w:id="2733" w:author="JK " w:date="2024-01-22T18:00:00Z">
        <w:r w:rsidRPr="00CA6434">
          <w:rPr>
            <w:rFonts w:ascii="Arial" w:eastAsia="Times New Roman" w:hAnsi="Arial" w:cs="Arial"/>
            <w:sz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lang w:eastAsia="zh-CN"/>
          </w:rPr>
          <w:t>4</w:t>
        </w:r>
        <w:r>
          <w:rPr>
            <w:rFonts w:ascii="Arial" w:eastAsia="Times New Roman" w:hAnsi="Arial" w:cs="Arial"/>
            <w:sz w:val="28"/>
            <w:lang w:eastAsia="zh-CN"/>
          </w:rPr>
          <w:tab/>
          <w:t>ACIR model</w:t>
        </w:r>
      </w:ins>
    </w:p>
    <w:p w14:paraId="1E5ED15E" w14:textId="77777777" w:rsidR="00C83509" w:rsidRPr="00135281" w:rsidRDefault="00C83509" w:rsidP="00C83509">
      <w:pPr>
        <w:rPr>
          <w:ins w:id="2734" w:author="JK " w:date="2024-01-22T18:00:00Z"/>
        </w:rPr>
      </w:pPr>
      <w:ins w:id="2735" w:author="JK " w:date="2024-01-22T18:00:00Z">
        <w:r w:rsidRPr="00135281">
          <w:rPr>
            <w:lang w:val="sv-SE"/>
          </w:rPr>
          <w:t xml:space="preserve">ACLR modelling for TN and NTN co-existence </w:t>
        </w:r>
        <w:r>
          <w:rPr>
            <w:lang w:val="sv-SE"/>
          </w:rPr>
          <w:t xml:space="preserve">study </w:t>
        </w:r>
        <w:r w:rsidRPr="00135281">
          <w:rPr>
            <w:lang w:val="sv-SE"/>
          </w:rPr>
          <w:t>referring to clause 5.1.1.4.1 and 5.1.1.4.2 in TR</w:t>
        </w:r>
        <w:r>
          <w:rPr>
            <w:lang w:val="sv-SE"/>
          </w:rPr>
          <w:t xml:space="preserve"> </w:t>
        </w:r>
        <w:r w:rsidRPr="00135281">
          <w:rPr>
            <w:lang w:val="sv-SE"/>
          </w:rPr>
          <w:t>36.942</w:t>
        </w:r>
        <w:r>
          <w:rPr>
            <w:color w:val="000000"/>
            <w:szCs w:val="18"/>
          </w:rPr>
          <w:t>[8]</w:t>
        </w:r>
        <w:r w:rsidRPr="00135281">
          <w:rPr>
            <w:lang w:val="sv-SE"/>
          </w:rPr>
          <w:t xml:space="preserve"> is used</w:t>
        </w:r>
        <w:r>
          <w:rPr>
            <w:lang w:val="sv-SE"/>
          </w:rPr>
          <w:t xml:space="preserve"> as baseline</w:t>
        </w:r>
        <w:r w:rsidRPr="001F7AD5">
          <w:rPr>
            <w:lang w:val="sv-SE"/>
          </w:rPr>
          <w:t>.</w:t>
        </w:r>
        <w:r>
          <w:rPr>
            <w:lang w:val="sv-SE"/>
          </w:rPr>
          <w:t xml:space="preserve"> </w:t>
        </w:r>
        <w:r w:rsidRPr="00962F33">
          <w:rPr>
            <w:lang w:val="sv-SE"/>
          </w:rPr>
          <w:t xml:space="preserve">The number of RBs </w:t>
        </w:r>
        <w:r>
          <w:rPr>
            <w:lang w:val="sv-SE"/>
          </w:rPr>
          <w:t>refers</w:t>
        </w:r>
        <w:r w:rsidRPr="00962F33">
          <w:rPr>
            <w:lang w:val="sv-SE"/>
          </w:rPr>
          <w:t xml:space="preserve"> to Table </w:t>
        </w:r>
      </w:ins>
      <w:ins w:id="2736" w:author="JK " w:date="2024-01-24T16:32:00Z">
        <w:r>
          <w:rPr>
            <w:lang w:val="sv-SE"/>
          </w:rPr>
          <w:t>6a.2</w:t>
        </w:r>
      </w:ins>
      <w:ins w:id="2737" w:author="JK " w:date="2024-01-22T18:00:00Z">
        <w:r w:rsidRPr="00962F33">
          <w:rPr>
            <w:lang w:val="sv-SE"/>
          </w:rPr>
          <w:t>.2.1-</w:t>
        </w:r>
      </w:ins>
      <w:ins w:id="2738" w:author="JK " w:date="2024-01-22T18:02:00Z">
        <w:r>
          <w:rPr>
            <w:lang w:val="sv-SE"/>
          </w:rPr>
          <w:t>3</w:t>
        </w:r>
      </w:ins>
      <w:ins w:id="2739" w:author="JK " w:date="2024-01-22T18:00:00Z">
        <w:r w:rsidRPr="00962F33">
          <w:rPr>
            <w:lang w:val="sv-SE"/>
          </w:rPr>
          <w:t xml:space="preserve"> and Table </w:t>
        </w:r>
      </w:ins>
      <w:ins w:id="2740" w:author="JK " w:date="2024-01-24T16:32:00Z">
        <w:r>
          <w:rPr>
            <w:lang w:val="sv-SE"/>
          </w:rPr>
          <w:t>6a.2</w:t>
        </w:r>
      </w:ins>
      <w:ins w:id="2741" w:author="JK " w:date="2024-01-22T18:00:00Z">
        <w:r w:rsidRPr="00962F33">
          <w:rPr>
            <w:lang w:val="sv-SE"/>
          </w:rPr>
          <w:t>.2.4-1</w:t>
        </w:r>
        <w:r>
          <w:rPr>
            <w:lang w:val="sv-SE"/>
          </w:rPr>
          <w:t xml:space="preserve"> respectively</w:t>
        </w:r>
        <w:r w:rsidRPr="00135281">
          <w:rPr>
            <w:lang w:val="sv-SE"/>
          </w:rPr>
          <w:t>.</w:t>
        </w:r>
      </w:ins>
    </w:p>
    <w:p w14:paraId="3692B979" w14:textId="77777777" w:rsidR="00C83509" w:rsidRDefault="00C83509" w:rsidP="00C8350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742" w:author="JK " w:date="2024-01-22T18:05:00Z"/>
          <w:rFonts w:ascii="Arial" w:eastAsia="Times New Roman" w:hAnsi="Arial" w:cs="Arial"/>
          <w:sz w:val="28"/>
          <w:lang w:eastAsia="zh-CN"/>
        </w:rPr>
      </w:pPr>
      <w:ins w:id="2743" w:author="JK " w:date="2024-01-24T16:32:00Z">
        <w:r>
          <w:rPr>
            <w:rFonts w:ascii="Arial" w:eastAsia="Times New Roman" w:hAnsi="Arial" w:cs="Arial"/>
            <w:sz w:val="28"/>
            <w:lang w:eastAsia="zh-CN"/>
          </w:rPr>
          <w:t>6a.2</w:t>
        </w:r>
      </w:ins>
      <w:ins w:id="2744" w:author="JK " w:date="2024-01-22T18:03:00Z">
        <w:r w:rsidRPr="00CA6434">
          <w:rPr>
            <w:rFonts w:ascii="Arial" w:eastAsia="Times New Roman" w:hAnsi="Arial" w:cs="Arial"/>
            <w:sz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lang w:eastAsia="zh-CN"/>
          </w:rPr>
          <w:t>5</w:t>
        </w:r>
        <w:r>
          <w:rPr>
            <w:rFonts w:ascii="Arial" w:eastAsia="Times New Roman" w:hAnsi="Arial" w:cs="Arial"/>
            <w:sz w:val="28"/>
            <w:lang w:eastAsia="zh-CN"/>
          </w:rPr>
          <w:tab/>
          <w:t>Propagation model</w:t>
        </w:r>
      </w:ins>
    </w:p>
    <w:p w14:paraId="35E224E2" w14:textId="77777777" w:rsidR="00C83509" w:rsidRDefault="00C83509">
      <w:pPr>
        <w:spacing w:after="120"/>
        <w:rPr>
          <w:ins w:id="2745" w:author="JK " w:date="2024-01-22T18:13:00Z"/>
          <w:rFonts w:eastAsia="宋体"/>
        </w:rPr>
        <w:pPrChange w:id="2746" w:author="JK " w:date="2024-01-22T18:13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textAlignment w:val="baseline"/>
            <w:outlineLvl w:val="2"/>
          </w:pPr>
        </w:pPrChange>
      </w:pPr>
      <w:ins w:id="2747" w:author="JK " w:date="2024-01-22T18:06:00Z">
        <w:r>
          <w:rPr>
            <w:rFonts w:eastAsia="宋体" w:hint="eastAsia"/>
          </w:rPr>
          <w:t>Propagation model</w:t>
        </w:r>
      </w:ins>
      <w:ins w:id="2748" w:author="JK " w:date="2024-01-22T18:14:00Z">
        <w:r>
          <w:rPr>
            <w:rFonts w:eastAsia="宋体"/>
          </w:rPr>
          <w:t>s</w:t>
        </w:r>
      </w:ins>
      <w:ins w:id="2749" w:author="JK " w:date="2024-01-22T18:06:00Z">
        <w:r>
          <w:rPr>
            <w:rFonts w:eastAsia="宋体" w:hint="eastAsia"/>
          </w:rPr>
          <w:t xml:space="preserve"> between NTN and TN</w:t>
        </w:r>
      </w:ins>
      <w:ins w:id="2750" w:author="JK " w:date="2024-01-22T18:14:00Z">
        <w:r>
          <w:rPr>
            <w:rFonts w:eastAsia="宋体"/>
          </w:rPr>
          <w:t xml:space="preserve"> </w:t>
        </w:r>
      </w:ins>
      <w:ins w:id="2751" w:author="JK " w:date="2024-01-22T18:15:00Z">
        <w:r>
          <w:rPr>
            <w:rFonts w:eastAsia="宋体"/>
          </w:rPr>
          <w:t>components used for the coexistence study</w:t>
        </w:r>
      </w:ins>
      <w:ins w:id="2752" w:author="JK " w:date="2024-01-22T18:14:00Z">
        <w:r>
          <w:rPr>
            <w:rFonts w:eastAsia="宋体"/>
          </w:rPr>
          <w:t xml:space="preserve"> are listed in Table </w:t>
        </w:r>
      </w:ins>
      <w:ins w:id="2753" w:author="JK " w:date="2024-01-24T16:32:00Z">
        <w:r>
          <w:rPr>
            <w:rFonts w:eastAsia="宋体"/>
          </w:rPr>
          <w:t>6a.2</w:t>
        </w:r>
      </w:ins>
      <w:ins w:id="2754" w:author="JK " w:date="2024-01-22T18:14:00Z">
        <w:r>
          <w:rPr>
            <w:rFonts w:eastAsia="宋体"/>
          </w:rPr>
          <w:t>.5-1</w:t>
        </w:r>
      </w:ins>
    </w:p>
    <w:p w14:paraId="3FADC858" w14:textId="77777777" w:rsidR="00C83509" w:rsidRPr="00583D90" w:rsidRDefault="00C83509" w:rsidP="00C83509">
      <w:pPr>
        <w:pStyle w:val="TH"/>
        <w:rPr>
          <w:ins w:id="2755" w:author="JK " w:date="2024-01-22T18:14:00Z"/>
        </w:rPr>
      </w:pPr>
      <w:ins w:id="2756" w:author="JK " w:date="2024-01-22T18:14:00Z">
        <w:r>
          <w:t xml:space="preserve">Table </w:t>
        </w:r>
      </w:ins>
      <w:ins w:id="2757" w:author="JK " w:date="2024-01-24T16:32:00Z">
        <w:r>
          <w:t>6a.2</w:t>
        </w:r>
      </w:ins>
      <w:ins w:id="2758" w:author="JK " w:date="2024-01-22T18:14:00Z">
        <w:r>
          <w:t xml:space="preserve">.5-1: </w:t>
        </w:r>
        <w:proofErr w:type="spellStart"/>
        <w:r>
          <w:t>Propogation</w:t>
        </w:r>
        <w:proofErr w:type="spellEnd"/>
        <w:r>
          <w:t xml:space="preserve"> models between NTN and TN</w:t>
        </w:r>
      </w:ins>
    </w:p>
    <w:tbl>
      <w:tblPr>
        <w:tblStyle w:val="afa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</w:tblGrid>
      <w:tr w:rsidR="00C83509" w14:paraId="213A7594" w14:textId="77777777" w:rsidTr="00402A1F">
        <w:trPr>
          <w:jc w:val="center"/>
          <w:ins w:id="2759" w:author="JK " w:date="2024-01-22T18:03:00Z"/>
        </w:trPr>
        <w:tc>
          <w:tcPr>
            <w:tcW w:w="3116" w:type="dxa"/>
          </w:tcPr>
          <w:p w14:paraId="08EBB46F" w14:textId="77777777" w:rsidR="00C83509" w:rsidRPr="00CB4797" w:rsidRDefault="00C83509">
            <w:pPr>
              <w:pStyle w:val="TAH"/>
              <w:rPr>
                <w:ins w:id="2760" w:author="JK " w:date="2024-01-22T18:03:00Z"/>
                <w:rFonts w:eastAsiaTheme="minorEastAsia"/>
                <w:b w:val="0"/>
                <w:rPrChange w:id="2761" w:author="JK " w:date="2024-01-22T18:04:00Z">
                  <w:rPr>
                    <w:ins w:id="2762" w:author="JK " w:date="2024-01-22T18:03:00Z"/>
                    <w:b/>
                    <w:bCs/>
                  </w:rPr>
                </w:rPrChange>
              </w:rPr>
              <w:pPrChange w:id="2763" w:author="JK " w:date="2024-01-22T18:04:00Z">
                <w:pPr>
                  <w:jc w:val="center"/>
                </w:pPr>
              </w:pPrChange>
            </w:pPr>
            <w:ins w:id="2764" w:author="JK " w:date="2024-01-22T18:03:00Z">
              <w:r w:rsidRPr="003F3AD8">
                <w:t>Link</w:t>
              </w:r>
            </w:ins>
          </w:p>
        </w:tc>
        <w:tc>
          <w:tcPr>
            <w:tcW w:w="3117" w:type="dxa"/>
          </w:tcPr>
          <w:p w14:paraId="5575BF58" w14:textId="77777777" w:rsidR="00C83509" w:rsidRPr="00CB4797" w:rsidRDefault="00C83509">
            <w:pPr>
              <w:pStyle w:val="TAH"/>
              <w:rPr>
                <w:ins w:id="2765" w:author="JK " w:date="2024-01-22T18:03:00Z"/>
                <w:rFonts w:eastAsiaTheme="minorEastAsia"/>
                <w:b w:val="0"/>
                <w:rPrChange w:id="2766" w:author="JK " w:date="2024-01-22T18:04:00Z">
                  <w:rPr>
                    <w:ins w:id="2767" w:author="JK " w:date="2024-01-22T18:03:00Z"/>
                    <w:b/>
                    <w:bCs/>
                  </w:rPr>
                </w:rPrChange>
              </w:rPr>
              <w:pPrChange w:id="2768" w:author="JK " w:date="2024-01-22T18:04:00Z">
                <w:pPr>
                  <w:jc w:val="center"/>
                </w:pPr>
              </w:pPrChange>
            </w:pPr>
            <w:ins w:id="2769" w:author="JK " w:date="2024-01-22T18:03:00Z">
              <w:r w:rsidRPr="003F3AD8">
                <w:t>Propagation model</w:t>
              </w:r>
            </w:ins>
          </w:p>
        </w:tc>
      </w:tr>
      <w:tr w:rsidR="00C83509" w:rsidRPr="0015515A" w14:paraId="05D0BB5F" w14:textId="77777777" w:rsidTr="00402A1F">
        <w:trPr>
          <w:jc w:val="center"/>
          <w:ins w:id="2770" w:author="JK " w:date="2024-01-22T18:03:00Z"/>
        </w:trPr>
        <w:tc>
          <w:tcPr>
            <w:tcW w:w="3116" w:type="dxa"/>
          </w:tcPr>
          <w:p w14:paraId="5ABD63BD" w14:textId="77777777" w:rsidR="00C83509" w:rsidRPr="00CB4797" w:rsidRDefault="00C83509">
            <w:pPr>
              <w:pStyle w:val="TAL"/>
              <w:rPr>
                <w:ins w:id="2771" w:author="JK " w:date="2024-01-22T18:03:00Z"/>
                <w:rFonts w:eastAsiaTheme="minorEastAsia"/>
                <w:lang w:eastAsia="ja-JP"/>
                <w:rPrChange w:id="2772" w:author="JK " w:date="2024-01-22T18:04:00Z">
                  <w:rPr>
                    <w:ins w:id="2773" w:author="JK " w:date="2024-01-22T18:03:00Z"/>
                  </w:rPr>
                </w:rPrChange>
              </w:rPr>
              <w:pPrChange w:id="2774" w:author="JK " w:date="2024-01-22T18:04:00Z">
                <w:pPr>
                  <w:jc w:val="both"/>
                </w:pPr>
              </w:pPrChange>
            </w:pPr>
            <w:ins w:id="2775" w:author="JK " w:date="2024-01-22T18:03:00Z">
              <w:r w:rsidRPr="00CB4797">
                <w:rPr>
                  <w:lang w:eastAsia="ja-JP"/>
                  <w:rPrChange w:id="2776" w:author="JK " w:date="2024-01-22T18:04:00Z">
                    <w:rPr/>
                  </w:rPrChange>
                </w:rPr>
                <w:t>TN BS to Fixed VSAT on roof</w:t>
              </w:r>
            </w:ins>
          </w:p>
        </w:tc>
        <w:tc>
          <w:tcPr>
            <w:tcW w:w="3117" w:type="dxa"/>
          </w:tcPr>
          <w:p w14:paraId="2EA8339C" w14:textId="77777777" w:rsidR="00C83509" w:rsidRPr="00CB4797" w:rsidRDefault="00C83509">
            <w:pPr>
              <w:pStyle w:val="TAC"/>
              <w:ind w:left="-56"/>
              <w:jc w:val="left"/>
              <w:rPr>
                <w:ins w:id="2777" w:author="JK " w:date="2024-01-22T18:03:00Z"/>
                <w:rFonts w:eastAsiaTheme="minorEastAsia" w:cs="Arial"/>
                <w:szCs w:val="18"/>
                <w:rPrChange w:id="2778" w:author="JK " w:date="2024-01-22T18:04:00Z">
                  <w:rPr>
                    <w:ins w:id="2779" w:author="JK " w:date="2024-01-22T18:03:00Z"/>
                  </w:rPr>
                </w:rPrChange>
              </w:rPr>
              <w:pPrChange w:id="2780" w:author="JK " w:date="2024-01-22T18:04:00Z">
                <w:pPr>
                  <w:jc w:val="both"/>
                </w:pPr>
              </w:pPrChange>
            </w:pPr>
            <w:ins w:id="2781" w:author="JK " w:date="2024-01-22T18:03:00Z">
              <w:r w:rsidRPr="00C83509">
                <w:rPr>
                  <w:rFonts w:cs="Arial"/>
                  <w:szCs w:val="18"/>
                </w:rPr>
                <w:t>Free space path loss</w:t>
              </w:r>
            </w:ins>
          </w:p>
        </w:tc>
      </w:tr>
      <w:tr w:rsidR="00C83509" w14:paraId="1EF6AA89" w14:textId="77777777" w:rsidTr="00402A1F">
        <w:trPr>
          <w:jc w:val="center"/>
          <w:ins w:id="2782" w:author="JK " w:date="2024-01-22T18:03:00Z"/>
        </w:trPr>
        <w:tc>
          <w:tcPr>
            <w:tcW w:w="3116" w:type="dxa"/>
          </w:tcPr>
          <w:p w14:paraId="33B0DADE" w14:textId="77777777" w:rsidR="00C83509" w:rsidRPr="00CB4797" w:rsidRDefault="00C83509">
            <w:pPr>
              <w:pStyle w:val="TAL"/>
              <w:rPr>
                <w:ins w:id="2783" w:author="JK " w:date="2024-01-22T18:03:00Z"/>
                <w:rFonts w:eastAsiaTheme="minorEastAsia"/>
                <w:lang w:eastAsia="ja-JP"/>
                <w:rPrChange w:id="2784" w:author="JK " w:date="2024-01-22T18:04:00Z">
                  <w:rPr>
                    <w:ins w:id="2785" w:author="JK " w:date="2024-01-22T18:03:00Z"/>
                  </w:rPr>
                </w:rPrChange>
              </w:rPr>
              <w:pPrChange w:id="2786" w:author="JK " w:date="2024-01-22T18:04:00Z">
                <w:pPr>
                  <w:jc w:val="both"/>
                </w:pPr>
              </w:pPrChange>
            </w:pPr>
            <w:ins w:id="2787" w:author="JK " w:date="2024-01-22T18:03:00Z">
              <w:r w:rsidRPr="00CB4797">
                <w:rPr>
                  <w:lang w:eastAsia="ja-JP"/>
                  <w:rPrChange w:id="2788" w:author="JK " w:date="2024-01-22T18:04:00Z">
                    <w:rPr/>
                  </w:rPrChange>
                </w:rPr>
                <w:t>TN BS to L-ESIM at 1.5 m</w:t>
              </w:r>
            </w:ins>
          </w:p>
        </w:tc>
        <w:tc>
          <w:tcPr>
            <w:tcW w:w="3117" w:type="dxa"/>
          </w:tcPr>
          <w:p w14:paraId="22C948B2" w14:textId="77777777" w:rsidR="00C83509" w:rsidRPr="00CB4797" w:rsidRDefault="00C83509">
            <w:pPr>
              <w:pStyle w:val="TAC"/>
              <w:ind w:left="-56"/>
              <w:jc w:val="left"/>
              <w:rPr>
                <w:ins w:id="2789" w:author="JK " w:date="2024-01-22T18:03:00Z"/>
                <w:rFonts w:eastAsiaTheme="minorEastAsia" w:cs="Arial"/>
                <w:szCs w:val="18"/>
                <w:rPrChange w:id="2790" w:author="JK " w:date="2024-01-22T18:04:00Z">
                  <w:rPr>
                    <w:ins w:id="2791" w:author="JK " w:date="2024-01-22T18:03:00Z"/>
                  </w:rPr>
                </w:rPrChange>
              </w:rPr>
              <w:pPrChange w:id="2792" w:author="JK " w:date="2024-01-22T18:04:00Z">
                <w:pPr>
                  <w:jc w:val="both"/>
                </w:pPr>
              </w:pPrChange>
            </w:pPr>
            <w:proofErr w:type="spellStart"/>
            <w:ins w:id="2793" w:author="JK " w:date="2024-01-22T18:03:00Z">
              <w:r w:rsidRPr="00C83509">
                <w:rPr>
                  <w:rFonts w:cs="Arial"/>
                  <w:szCs w:val="18"/>
                </w:rPr>
                <w:t>UMa</w:t>
              </w:r>
              <w:proofErr w:type="spellEnd"/>
              <w:r w:rsidRPr="00C83509">
                <w:rPr>
                  <w:rFonts w:cs="Arial"/>
                  <w:szCs w:val="18"/>
                </w:rPr>
                <w:t xml:space="preserve"> as in 3GPP TR 38.803</w:t>
              </w:r>
            </w:ins>
          </w:p>
        </w:tc>
      </w:tr>
      <w:tr w:rsidR="00C83509" w14:paraId="5AD9D15F" w14:textId="77777777" w:rsidTr="00402A1F">
        <w:trPr>
          <w:jc w:val="center"/>
          <w:ins w:id="2794" w:author="JK " w:date="2024-01-22T18:03:00Z"/>
        </w:trPr>
        <w:tc>
          <w:tcPr>
            <w:tcW w:w="3116" w:type="dxa"/>
          </w:tcPr>
          <w:p w14:paraId="77F90363" w14:textId="77777777" w:rsidR="00C83509" w:rsidRPr="00CB4797" w:rsidRDefault="00C83509">
            <w:pPr>
              <w:pStyle w:val="TAL"/>
              <w:rPr>
                <w:ins w:id="2795" w:author="JK " w:date="2024-01-22T18:03:00Z"/>
                <w:rFonts w:eastAsiaTheme="minorEastAsia"/>
                <w:lang w:eastAsia="ja-JP"/>
                <w:rPrChange w:id="2796" w:author="JK " w:date="2024-01-22T18:04:00Z">
                  <w:rPr>
                    <w:ins w:id="2797" w:author="JK " w:date="2024-01-22T18:03:00Z"/>
                  </w:rPr>
                </w:rPrChange>
              </w:rPr>
              <w:pPrChange w:id="2798" w:author="JK " w:date="2024-01-22T18:04:00Z">
                <w:pPr>
                  <w:jc w:val="both"/>
                </w:pPr>
              </w:pPrChange>
            </w:pPr>
            <w:ins w:id="2799" w:author="JK " w:date="2024-01-22T18:03:00Z">
              <w:r w:rsidRPr="00CB4797">
                <w:rPr>
                  <w:lang w:eastAsia="ja-JP"/>
                  <w:rPrChange w:id="2800" w:author="JK " w:date="2024-01-22T18:04:00Z">
                    <w:rPr/>
                  </w:rPrChange>
                </w:rPr>
                <w:t>TN BS to TN UE</w:t>
              </w:r>
            </w:ins>
          </w:p>
        </w:tc>
        <w:tc>
          <w:tcPr>
            <w:tcW w:w="3117" w:type="dxa"/>
          </w:tcPr>
          <w:p w14:paraId="2703E0F5" w14:textId="77777777" w:rsidR="00C83509" w:rsidRPr="00CB4797" w:rsidRDefault="00C83509">
            <w:pPr>
              <w:pStyle w:val="TAC"/>
              <w:ind w:left="-56"/>
              <w:jc w:val="left"/>
              <w:rPr>
                <w:ins w:id="2801" w:author="JK " w:date="2024-01-22T18:03:00Z"/>
                <w:rFonts w:eastAsiaTheme="minorEastAsia" w:cs="Arial"/>
                <w:szCs w:val="18"/>
                <w:rPrChange w:id="2802" w:author="JK " w:date="2024-01-22T18:04:00Z">
                  <w:rPr>
                    <w:ins w:id="2803" w:author="JK " w:date="2024-01-22T18:03:00Z"/>
                  </w:rPr>
                </w:rPrChange>
              </w:rPr>
              <w:pPrChange w:id="2804" w:author="JK " w:date="2024-01-22T18:04:00Z">
                <w:pPr>
                  <w:jc w:val="both"/>
                </w:pPr>
              </w:pPrChange>
            </w:pPr>
            <w:proofErr w:type="spellStart"/>
            <w:ins w:id="2805" w:author="JK " w:date="2024-01-22T18:03:00Z">
              <w:r w:rsidRPr="00C83509">
                <w:rPr>
                  <w:rFonts w:cs="Arial"/>
                  <w:szCs w:val="18"/>
                </w:rPr>
                <w:t>UMa</w:t>
              </w:r>
              <w:proofErr w:type="spellEnd"/>
              <w:r w:rsidRPr="00C83509">
                <w:rPr>
                  <w:rFonts w:cs="Arial"/>
                  <w:szCs w:val="18"/>
                </w:rPr>
                <w:t xml:space="preserve"> as in 3GPP TR 38.803</w:t>
              </w:r>
            </w:ins>
          </w:p>
        </w:tc>
      </w:tr>
      <w:tr w:rsidR="00C83509" w:rsidRPr="0015515A" w14:paraId="196C1ABC" w14:textId="77777777" w:rsidTr="00402A1F">
        <w:trPr>
          <w:jc w:val="center"/>
          <w:ins w:id="2806" w:author="JK " w:date="2024-01-22T18:03:00Z"/>
        </w:trPr>
        <w:tc>
          <w:tcPr>
            <w:tcW w:w="3116" w:type="dxa"/>
          </w:tcPr>
          <w:p w14:paraId="71421674" w14:textId="77777777" w:rsidR="00C83509" w:rsidRPr="00CB4797" w:rsidRDefault="00C83509">
            <w:pPr>
              <w:pStyle w:val="TAL"/>
              <w:rPr>
                <w:ins w:id="2807" w:author="JK " w:date="2024-01-22T18:03:00Z"/>
                <w:rFonts w:eastAsiaTheme="minorEastAsia"/>
                <w:lang w:eastAsia="ja-JP"/>
                <w:rPrChange w:id="2808" w:author="JK " w:date="2024-01-22T18:04:00Z">
                  <w:rPr>
                    <w:ins w:id="2809" w:author="JK " w:date="2024-01-22T18:03:00Z"/>
                  </w:rPr>
                </w:rPrChange>
              </w:rPr>
              <w:pPrChange w:id="2810" w:author="JK " w:date="2024-01-22T18:04:00Z">
                <w:pPr>
                  <w:jc w:val="both"/>
                </w:pPr>
              </w:pPrChange>
            </w:pPr>
            <w:ins w:id="2811" w:author="JK " w:date="2024-01-22T18:03:00Z">
              <w:r w:rsidRPr="00CB4797">
                <w:rPr>
                  <w:lang w:eastAsia="ja-JP"/>
                  <w:rPrChange w:id="2812" w:author="JK " w:date="2024-01-22T18:04:00Z">
                    <w:rPr/>
                  </w:rPrChange>
                </w:rPr>
                <w:t>TN UE to Fixed VSAT on roof</w:t>
              </w:r>
            </w:ins>
          </w:p>
        </w:tc>
        <w:tc>
          <w:tcPr>
            <w:tcW w:w="3117" w:type="dxa"/>
          </w:tcPr>
          <w:p w14:paraId="0F646464" w14:textId="77777777" w:rsidR="00C83509" w:rsidRPr="00CB4797" w:rsidRDefault="00C83509">
            <w:pPr>
              <w:pStyle w:val="TAC"/>
              <w:ind w:left="-56"/>
              <w:jc w:val="left"/>
              <w:rPr>
                <w:ins w:id="2813" w:author="JK " w:date="2024-01-22T18:03:00Z"/>
                <w:rFonts w:eastAsiaTheme="minorEastAsia" w:cs="Arial"/>
                <w:szCs w:val="18"/>
                <w:rPrChange w:id="2814" w:author="JK " w:date="2024-01-22T18:04:00Z">
                  <w:rPr>
                    <w:ins w:id="2815" w:author="JK " w:date="2024-01-22T18:03:00Z"/>
                  </w:rPr>
                </w:rPrChange>
              </w:rPr>
              <w:pPrChange w:id="2816" w:author="JK " w:date="2024-01-22T18:04:00Z">
                <w:pPr>
                  <w:jc w:val="both"/>
                </w:pPr>
              </w:pPrChange>
            </w:pPr>
            <w:proofErr w:type="spellStart"/>
            <w:ins w:id="2817" w:author="JK " w:date="2024-01-22T18:03:00Z">
              <w:r w:rsidRPr="00C83509">
                <w:rPr>
                  <w:rFonts w:cs="Arial"/>
                  <w:szCs w:val="18"/>
                </w:rPr>
                <w:t>UMa</w:t>
              </w:r>
              <w:proofErr w:type="spellEnd"/>
              <w:r w:rsidRPr="00C83509">
                <w:rPr>
                  <w:rFonts w:cs="Arial"/>
                  <w:szCs w:val="18"/>
                </w:rPr>
                <w:t xml:space="preserve"> as in 3GPP TR 38.803 (BS is to be replaced with VSAT)</w:t>
              </w:r>
            </w:ins>
          </w:p>
        </w:tc>
      </w:tr>
      <w:tr w:rsidR="00C83509" w:rsidRPr="00C50211" w14:paraId="74441CAB" w14:textId="77777777" w:rsidTr="00402A1F">
        <w:trPr>
          <w:jc w:val="center"/>
          <w:ins w:id="2818" w:author="JK " w:date="2024-01-22T18:03:00Z"/>
        </w:trPr>
        <w:tc>
          <w:tcPr>
            <w:tcW w:w="3116" w:type="dxa"/>
          </w:tcPr>
          <w:p w14:paraId="634A5FEF" w14:textId="77777777" w:rsidR="00C83509" w:rsidRPr="00CB4797" w:rsidRDefault="00C83509">
            <w:pPr>
              <w:pStyle w:val="TAL"/>
              <w:rPr>
                <w:ins w:id="2819" w:author="JK " w:date="2024-01-22T18:03:00Z"/>
                <w:rFonts w:eastAsiaTheme="minorEastAsia"/>
                <w:lang w:eastAsia="ja-JP"/>
                <w:rPrChange w:id="2820" w:author="JK " w:date="2024-01-22T18:04:00Z">
                  <w:rPr>
                    <w:ins w:id="2821" w:author="JK " w:date="2024-01-22T18:03:00Z"/>
                  </w:rPr>
                </w:rPrChange>
              </w:rPr>
              <w:pPrChange w:id="2822" w:author="JK " w:date="2024-01-22T18:04:00Z">
                <w:pPr>
                  <w:jc w:val="both"/>
                </w:pPr>
              </w:pPrChange>
            </w:pPr>
            <w:ins w:id="2823" w:author="JK " w:date="2024-01-22T18:03:00Z">
              <w:r w:rsidRPr="00CB4797">
                <w:rPr>
                  <w:lang w:eastAsia="ja-JP"/>
                  <w:rPrChange w:id="2824" w:author="JK " w:date="2024-01-22T18:04:00Z">
                    <w:rPr/>
                  </w:rPrChange>
                </w:rPr>
                <w:t>TN UE to L-ESIM</w:t>
              </w:r>
            </w:ins>
          </w:p>
        </w:tc>
        <w:tc>
          <w:tcPr>
            <w:tcW w:w="3117" w:type="dxa"/>
          </w:tcPr>
          <w:p w14:paraId="374F3229" w14:textId="77777777" w:rsidR="00C83509" w:rsidRPr="00CB4797" w:rsidRDefault="00C83509">
            <w:pPr>
              <w:pStyle w:val="TAC"/>
              <w:ind w:left="-56"/>
              <w:jc w:val="left"/>
              <w:rPr>
                <w:ins w:id="2825" w:author="JK " w:date="2024-01-22T18:03:00Z"/>
                <w:rFonts w:eastAsiaTheme="minorEastAsia" w:cs="Arial"/>
                <w:szCs w:val="18"/>
                <w:rPrChange w:id="2826" w:author="JK " w:date="2024-01-22T18:04:00Z">
                  <w:rPr>
                    <w:ins w:id="2827" w:author="JK " w:date="2024-01-22T18:03:00Z"/>
                    <w:strike/>
                  </w:rPr>
                </w:rPrChange>
              </w:rPr>
              <w:pPrChange w:id="2828" w:author="JK " w:date="2024-01-22T18:04:00Z">
                <w:pPr>
                  <w:jc w:val="both"/>
                </w:pPr>
              </w:pPrChange>
            </w:pPr>
            <w:proofErr w:type="spellStart"/>
            <w:ins w:id="2829" w:author="JK " w:date="2024-01-22T18:03:00Z">
              <w:r w:rsidRPr="00C83509">
                <w:rPr>
                  <w:rFonts w:cs="Arial"/>
                  <w:szCs w:val="18"/>
                </w:rPr>
                <w:t>Umi</w:t>
              </w:r>
              <w:proofErr w:type="spellEnd"/>
              <w:r w:rsidRPr="00C83509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C83509" w:rsidRPr="00C50211" w14:paraId="2B4D5693" w14:textId="77777777" w:rsidTr="00402A1F">
        <w:trPr>
          <w:jc w:val="center"/>
          <w:ins w:id="2830" w:author="JK " w:date="2024-01-22T18:03:00Z"/>
        </w:trPr>
        <w:tc>
          <w:tcPr>
            <w:tcW w:w="3116" w:type="dxa"/>
          </w:tcPr>
          <w:p w14:paraId="740CBACA" w14:textId="77777777" w:rsidR="00C83509" w:rsidRPr="00CB4797" w:rsidRDefault="00C83509">
            <w:pPr>
              <w:pStyle w:val="TAL"/>
              <w:rPr>
                <w:ins w:id="2831" w:author="JK " w:date="2024-01-22T18:03:00Z"/>
                <w:rFonts w:eastAsiaTheme="minorEastAsia"/>
                <w:lang w:eastAsia="ja-JP"/>
                <w:rPrChange w:id="2832" w:author="JK " w:date="2024-01-22T18:04:00Z">
                  <w:rPr>
                    <w:ins w:id="2833" w:author="JK " w:date="2024-01-22T18:03:00Z"/>
                  </w:rPr>
                </w:rPrChange>
              </w:rPr>
              <w:pPrChange w:id="2834" w:author="JK " w:date="2024-01-22T18:04:00Z">
                <w:pPr>
                  <w:jc w:val="both"/>
                </w:pPr>
              </w:pPrChange>
            </w:pPr>
            <w:ins w:id="2835" w:author="JK " w:date="2024-01-22T18:03:00Z">
              <w:r w:rsidRPr="00CB4797">
                <w:rPr>
                  <w:lang w:eastAsia="ja-JP"/>
                  <w:rPrChange w:id="2836" w:author="JK " w:date="2024-01-22T18:04:00Z">
                    <w:rPr/>
                  </w:rPrChange>
                </w:rPr>
                <w:t>Satellite to TN BS/UE</w:t>
              </w:r>
            </w:ins>
          </w:p>
        </w:tc>
        <w:tc>
          <w:tcPr>
            <w:tcW w:w="3117" w:type="dxa"/>
          </w:tcPr>
          <w:p w14:paraId="2766BC2A" w14:textId="77777777" w:rsidR="00C83509" w:rsidRPr="00CB4797" w:rsidRDefault="00C83509">
            <w:pPr>
              <w:pStyle w:val="TAC"/>
              <w:ind w:left="-56"/>
              <w:jc w:val="left"/>
              <w:rPr>
                <w:ins w:id="2837" w:author="JK " w:date="2024-01-22T18:03:00Z"/>
                <w:rFonts w:eastAsiaTheme="minorEastAsia" w:cs="Arial"/>
                <w:szCs w:val="18"/>
                <w:rPrChange w:id="2838" w:author="JK " w:date="2024-01-22T18:04:00Z">
                  <w:rPr>
                    <w:ins w:id="2839" w:author="JK " w:date="2024-01-22T18:03:00Z"/>
                  </w:rPr>
                </w:rPrChange>
              </w:rPr>
              <w:pPrChange w:id="2840" w:author="JK " w:date="2024-01-22T18:04:00Z">
                <w:pPr>
                  <w:jc w:val="both"/>
                </w:pPr>
              </w:pPrChange>
            </w:pPr>
            <w:ins w:id="2841" w:author="JK " w:date="2024-01-22T18:03:00Z">
              <w:r w:rsidRPr="00C83509">
                <w:rPr>
                  <w:rFonts w:cs="Arial"/>
                  <w:szCs w:val="18"/>
                </w:rPr>
                <w:t>3GPP TR 38.821</w:t>
              </w:r>
            </w:ins>
          </w:p>
        </w:tc>
      </w:tr>
      <w:tr w:rsidR="00C83509" w:rsidRPr="00C50211" w14:paraId="03201150" w14:textId="77777777" w:rsidTr="00402A1F">
        <w:trPr>
          <w:jc w:val="center"/>
          <w:ins w:id="2842" w:author="JK " w:date="2024-01-22T18:03:00Z"/>
        </w:trPr>
        <w:tc>
          <w:tcPr>
            <w:tcW w:w="3116" w:type="dxa"/>
          </w:tcPr>
          <w:p w14:paraId="50FF0B89" w14:textId="77777777" w:rsidR="00C83509" w:rsidRPr="00CB4797" w:rsidRDefault="00C83509">
            <w:pPr>
              <w:pStyle w:val="TAL"/>
              <w:rPr>
                <w:ins w:id="2843" w:author="JK " w:date="2024-01-22T18:03:00Z"/>
                <w:rFonts w:eastAsiaTheme="minorEastAsia"/>
                <w:lang w:eastAsia="ja-JP"/>
                <w:rPrChange w:id="2844" w:author="JK " w:date="2024-01-22T18:04:00Z">
                  <w:rPr>
                    <w:ins w:id="2845" w:author="JK " w:date="2024-01-22T18:03:00Z"/>
                  </w:rPr>
                </w:rPrChange>
              </w:rPr>
              <w:pPrChange w:id="2846" w:author="JK " w:date="2024-01-22T18:04:00Z">
                <w:pPr>
                  <w:jc w:val="both"/>
                </w:pPr>
              </w:pPrChange>
            </w:pPr>
            <w:ins w:id="2847" w:author="JK " w:date="2024-01-22T18:03:00Z">
              <w:r w:rsidRPr="00CB4797">
                <w:rPr>
                  <w:lang w:eastAsia="ja-JP"/>
                  <w:rPrChange w:id="2848" w:author="JK " w:date="2024-01-22T18:04:00Z">
                    <w:rPr/>
                  </w:rPrChange>
                </w:rPr>
                <w:t>Satellite to VSAT/ESIM</w:t>
              </w:r>
            </w:ins>
          </w:p>
        </w:tc>
        <w:tc>
          <w:tcPr>
            <w:tcW w:w="3117" w:type="dxa"/>
          </w:tcPr>
          <w:p w14:paraId="636A6135" w14:textId="77777777" w:rsidR="00C83509" w:rsidRPr="00CB4797" w:rsidRDefault="00C83509">
            <w:pPr>
              <w:pStyle w:val="TAC"/>
              <w:ind w:left="-56"/>
              <w:jc w:val="left"/>
              <w:rPr>
                <w:ins w:id="2849" w:author="JK " w:date="2024-01-22T18:03:00Z"/>
                <w:rFonts w:eastAsiaTheme="minorEastAsia" w:cs="Arial"/>
                <w:szCs w:val="18"/>
                <w:rPrChange w:id="2850" w:author="JK " w:date="2024-01-22T18:04:00Z">
                  <w:rPr>
                    <w:ins w:id="2851" w:author="JK " w:date="2024-01-22T18:03:00Z"/>
                  </w:rPr>
                </w:rPrChange>
              </w:rPr>
              <w:pPrChange w:id="2852" w:author="JK " w:date="2024-01-22T18:04:00Z">
                <w:pPr>
                  <w:jc w:val="both"/>
                </w:pPr>
              </w:pPrChange>
            </w:pPr>
            <w:ins w:id="2853" w:author="JK " w:date="2024-01-22T18:03:00Z">
              <w:r w:rsidRPr="00C83509">
                <w:rPr>
                  <w:rFonts w:cs="Arial"/>
                  <w:szCs w:val="18"/>
                </w:rPr>
                <w:t>3GPP TR 38.821</w:t>
              </w:r>
            </w:ins>
          </w:p>
        </w:tc>
      </w:tr>
      <w:tr w:rsidR="00C83509" w:rsidRPr="00C50211" w14:paraId="4D92C402" w14:textId="77777777" w:rsidTr="00402A1F">
        <w:trPr>
          <w:jc w:val="center"/>
          <w:ins w:id="2854" w:author="JK " w:date="2024-01-22T18:03:00Z"/>
        </w:trPr>
        <w:tc>
          <w:tcPr>
            <w:tcW w:w="3116" w:type="dxa"/>
          </w:tcPr>
          <w:p w14:paraId="0044E27D" w14:textId="77777777" w:rsidR="00C83509" w:rsidRPr="00CB4797" w:rsidRDefault="00C83509">
            <w:pPr>
              <w:pStyle w:val="TAL"/>
              <w:rPr>
                <w:ins w:id="2855" w:author="JK " w:date="2024-01-22T18:03:00Z"/>
                <w:rFonts w:eastAsiaTheme="minorEastAsia"/>
                <w:lang w:eastAsia="ja-JP"/>
                <w:rPrChange w:id="2856" w:author="JK " w:date="2024-01-22T18:04:00Z">
                  <w:rPr>
                    <w:ins w:id="2857" w:author="JK " w:date="2024-01-22T18:03:00Z"/>
                  </w:rPr>
                </w:rPrChange>
              </w:rPr>
              <w:pPrChange w:id="2858" w:author="JK " w:date="2024-01-22T18:04:00Z">
                <w:pPr>
                  <w:jc w:val="both"/>
                </w:pPr>
              </w:pPrChange>
            </w:pPr>
            <w:ins w:id="2859" w:author="JK " w:date="2024-01-22T18:03:00Z">
              <w:r w:rsidRPr="00CB4797">
                <w:rPr>
                  <w:lang w:eastAsia="ja-JP"/>
                  <w:rPrChange w:id="2860" w:author="JK " w:date="2024-01-22T18:04:00Z">
                    <w:rPr/>
                  </w:rPrChange>
                </w:rPr>
                <w:t>TN BS to Satellite</w:t>
              </w:r>
            </w:ins>
          </w:p>
        </w:tc>
        <w:tc>
          <w:tcPr>
            <w:tcW w:w="3117" w:type="dxa"/>
          </w:tcPr>
          <w:p w14:paraId="6DB18045" w14:textId="77777777" w:rsidR="00C83509" w:rsidRPr="00CB4797" w:rsidRDefault="00C83509">
            <w:pPr>
              <w:pStyle w:val="TAC"/>
              <w:ind w:left="-56"/>
              <w:jc w:val="left"/>
              <w:rPr>
                <w:ins w:id="2861" w:author="JK " w:date="2024-01-22T18:03:00Z"/>
                <w:rFonts w:eastAsiaTheme="minorEastAsia" w:cs="Arial"/>
                <w:szCs w:val="18"/>
                <w:rPrChange w:id="2862" w:author="JK " w:date="2024-01-22T18:04:00Z">
                  <w:rPr>
                    <w:ins w:id="2863" w:author="JK " w:date="2024-01-22T18:03:00Z"/>
                  </w:rPr>
                </w:rPrChange>
              </w:rPr>
              <w:pPrChange w:id="2864" w:author="JK " w:date="2024-01-22T18:04:00Z">
                <w:pPr>
                  <w:jc w:val="both"/>
                </w:pPr>
              </w:pPrChange>
            </w:pPr>
            <w:ins w:id="2865" w:author="JK " w:date="2024-01-22T18:03:00Z">
              <w:r w:rsidRPr="00C83509">
                <w:rPr>
                  <w:rFonts w:cs="Arial"/>
                  <w:szCs w:val="18"/>
                </w:rPr>
                <w:t>3GPP TR 38.821</w:t>
              </w:r>
            </w:ins>
          </w:p>
        </w:tc>
      </w:tr>
      <w:tr w:rsidR="00C83509" w14:paraId="543EB36F" w14:textId="77777777" w:rsidTr="00402A1F">
        <w:trPr>
          <w:jc w:val="center"/>
          <w:ins w:id="2866" w:author="JK " w:date="2024-01-22T18:03:00Z"/>
        </w:trPr>
        <w:tc>
          <w:tcPr>
            <w:tcW w:w="6233" w:type="dxa"/>
            <w:gridSpan w:val="2"/>
          </w:tcPr>
          <w:p w14:paraId="12764E6E" w14:textId="77777777" w:rsidR="00C83509" w:rsidRDefault="00C83509">
            <w:pPr>
              <w:pStyle w:val="TAN"/>
              <w:rPr>
                <w:ins w:id="2867" w:author="JK " w:date="2024-01-22T18:03:00Z"/>
                <w:rFonts w:eastAsiaTheme="minorEastAsia"/>
              </w:rPr>
              <w:pPrChange w:id="2868" w:author="JK " w:date="2024-01-22T18:04:00Z">
                <w:pPr>
                  <w:jc w:val="both"/>
                </w:pPr>
              </w:pPrChange>
            </w:pPr>
            <w:ins w:id="2869" w:author="JK " w:date="2024-01-22T18:03:00Z">
              <w:r>
                <w:rPr>
                  <w:rFonts w:eastAsiaTheme="minorEastAsia" w:hint="eastAsia"/>
                </w:rPr>
                <w:t>N</w:t>
              </w:r>
              <w:r>
                <w:rPr>
                  <w:rFonts w:eastAsiaTheme="minorEastAsia"/>
                </w:rPr>
                <w:t>ote1:</w:t>
              </w:r>
              <w:r w:rsidRPr="003F3AD8">
                <w:t xml:space="preserve"> </w:t>
              </w:r>
              <w:r w:rsidRPr="003F3AD8">
                <w:tab/>
              </w:r>
              <w:r>
                <w:rPr>
                  <w:rFonts w:eastAsiaTheme="minorEastAsia"/>
                </w:rPr>
                <w:t>For the propagation models which use the 3GPP TR 38.821 [3], to use same assumptions as in [3] and consider the atmospheric losses and the scintillation losses.</w:t>
              </w:r>
            </w:ins>
          </w:p>
          <w:p w14:paraId="5FAB934C" w14:textId="77777777" w:rsidR="00C83509" w:rsidRDefault="00C83509">
            <w:pPr>
              <w:pStyle w:val="TAN"/>
              <w:rPr>
                <w:ins w:id="2870" w:author="JK " w:date="2024-01-22T18:03:00Z"/>
                <w:rFonts w:eastAsiaTheme="minorEastAsia"/>
                <w:lang w:eastAsia="zh-CN"/>
              </w:rPr>
              <w:pPrChange w:id="2871" w:author="JK " w:date="2024-01-22T18:04:00Z">
                <w:pPr>
                  <w:jc w:val="both"/>
                </w:pPr>
              </w:pPrChange>
            </w:pPr>
            <w:ins w:id="2872" w:author="JK " w:date="2024-01-22T18:03:00Z">
              <w:r>
                <w:rPr>
                  <w:rFonts w:eastAsiaTheme="minorEastAsia"/>
                </w:rPr>
                <w:t>Note2:</w:t>
              </w:r>
              <w:r w:rsidRPr="003F3AD8">
                <w:t xml:space="preserve"> </w:t>
              </w:r>
              <w:r w:rsidRPr="003F3AD8">
                <w:tab/>
              </w:r>
              <w:r>
                <w:rPr>
                  <w:rFonts w:eastAsiaTheme="minorEastAsia"/>
                </w:rPr>
                <w:t>TN BS height is 25m</w:t>
              </w:r>
            </w:ins>
          </w:p>
        </w:tc>
      </w:tr>
    </w:tbl>
    <w:p w14:paraId="04768797" w14:textId="77777777" w:rsidR="00C83509" w:rsidRDefault="00C83509" w:rsidP="00C83509">
      <w:pPr>
        <w:rPr>
          <w:ins w:id="2873" w:author="JK " w:date="2024-01-22T18:16:00Z"/>
        </w:rPr>
      </w:pPr>
      <w:ins w:id="2874" w:author="JK " w:date="2024-01-22T18:03:00Z">
        <w:r>
          <w:tab/>
        </w:r>
      </w:ins>
    </w:p>
    <w:p w14:paraId="523C4C4C" w14:textId="77777777" w:rsidR="00C83509" w:rsidRDefault="00C83509" w:rsidP="00C8350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875" w:author="JK " w:date="2024-01-22T18:16:00Z"/>
          <w:rFonts w:ascii="Arial" w:eastAsia="Times New Roman" w:hAnsi="Arial" w:cs="Arial"/>
          <w:sz w:val="28"/>
          <w:lang w:eastAsia="zh-CN"/>
        </w:rPr>
      </w:pPr>
      <w:ins w:id="2876" w:author="JK " w:date="2024-01-24T16:32:00Z">
        <w:r>
          <w:rPr>
            <w:rFonts w:ascii="Arial" w:eastAsia="Times New Roman" w:hAnsi="Arial" w:cs="Arial"/>
            <w:sz w:val="28"/>
            <w:lang w:eastAsia="zh-CN"/>
          </w:rPr>
          <w:t>6a.2</w:t>
        </w:r>
      </w:ins>
      <w:ins w:id="2877" w:author="JK " w:date="2024-01-22T18:16:00Z">
        <w:r w:rsidRPr="00CA6434">
          <w:rPr>
            <w:rFonts w:ascii="Arial" w:eastAsia="Times New Roman" w:hAnsi="Arial" w:cs="Arial"/>
            <w:sz w:val="28"/>
            <w:lang w:eastAsia="zh-CN"/>
          </w:rPr>
          <w:t>.</w:t>
        </w:r>
      </w:ins>
      <w:ins w:id="2878" w:author="JK " w:date="2024-01-22T18:17:00Z">
        <w:r>
          <w:rPr>
            <w:rFonts w:ascii="Arial" w:eastAsia="Times New Roman" w:hAnsi="Arial" w:cs="Arial"/>
            <w:sz w:val="28"/>
            <w:lang w:eastAsia="zh-CN"/>
          </w:rPr>
          <w:t>6</w:t>
        </w:r>
      </w:ins>
      <w:ins w:id="2879" w:author="JK " w:date="2024-01-22T18:16:00Z">
        <w:r>
          <w:rPr>
            <w:rFonts w:ascii="Arial" w:eastAsia="Times New Roman" w:hAnsi="Arial" w:cs="Arial"/>
            <w:sz w:val="28"/>
            <w:lang w:eastAsia="zh-CN"/>
          </w:rPr>
          <w:tab/>
          <w:t>Transmission power control</w:t>
        </w:r>
      </w:ins>
      <w:ins w:id="2880" w:author="JK " w:date="2024-01-22T18:17:00Z">
        <w:r>
          <w:rPr>
            <w:rFonts w:ascii="Arial" w:eastAsia="Times New Roman" w:hAnsi="Arial" w:cs="Arial"/>
            <w:sz w:val="28"/>
            <w:lang w:eastAsia="zh-CN"/>
          </w:rPr>
          <w:t xml:space="preserve"> model</w:t>
        </w:r>
      </w:ins>
    </w:p>
    <w:p w14:paraId="6E47F266" w14:textId="77777777" w:rsidR="00C83509" w:rsidRDefault="00C83509" w:rsidP="00C83509">
      <w:pPr>
        <w:pStyle w:val="4"/>
        <w:rPr>
          <w:ins w:id="2881" w:author="JK " w:date="2024-01-22T18:17:00Z"/>
          <w:rFonts w:cs="Arial"/>
        </w:rPr>
      </w:pPr>
      <w:ins w:id="2882" w:author="JK " w:date="2024-01-24T16:32:00Z">
        <w:r>
          <w:rPr>
            <w:rFonts w:cs="Arial"/>
          </w:rPr>
          <w:t>6a.2</w:t>
        </w:r>
      </w:ins>
      <w:ins w:id="2883" w:author="JK " w:date="2024-01-22T18:17:00Z">
        <w:r>
          <w:rPr>
            <w:rFonts w:cs="Arial"/>
          </w:rPr>
          <w:t>.6.1</w:t>
        </w:r>
        <w:r>
          <w:rPr>
            <w:rFonts w:cs="Arial"/>
          </w:rPr>
          <w:tab/>
          <w:t>UL TPC</w:t>
        </w:r>
      </w:ins>
    </w:p>
    <w:p w14:paraId="592B1762" w14:textId="77777777" w:rsidR="00C83509" w:rsidRPr="002822D8" w:rsidRDefault="00C83509">
      <w:pPr>
        <w:rPr>
          <w:ins w:id="2884" w:author="JK " w:date="2024-01-22T18:18:00Z"/>
          <w:lang w:val="sv-SE"/>
          <w:rPrChange w:id="2885" w:author="JK " w:date="2024-01-22T18:18:00Z">
            <w:rPr>
              <w:ins w:id="2886" w:author="JK " w:date="2024-01-22T18:18:00Z"/>
              <w:lang w:eastAsia="zh-CN"/>
            </w:rPr>
          </w:rPrChange>
        </w:rPr>
        <w:pPrChange w:id="2887" w:author="JK " w:date="2024-01-22T18:18:00Z">
          <w:pPr>
            <w:spacing w:after="120"/>
          </w:pPr>
        </w:pPrChange>
      </w:pPr>
      <w:ins w:id="2888" w:author="JK " w:date="2024-01-22T18:18:00Z">
        <w:r>
          <w:rPr>
            <w:lang w:val="sv-SE"/>
          </w:rPr>
          <w:t>F</w:t>
        </w:r>
        <w:r w:rsidRPr="002822D8">
          <w:rPr>
            <w:lang w:val="sv-SE"/>
            <w:rPrChange w:id="2889" w:author="JK " w:date="2024-01-22T18:18:00Z">
              <w:rPr>
                <w:szCs w:val="24"/>
                <w:lang w:eastAsia="zh-CN"/>
              </w:rPr>
            </w:rPrChange>
          </w:rPr>
          <w:t xml:space="preserve">ollowing UL power control model for both NTN and TN </w:t>
        </w:r>
        <w:r>
          <w:rPr>
            <w:lang w:val="sv-SE"/>
          </w:rPr>
          <w:t xml:space="preserve">are used </w:t>
        </w:r>
        <w:r w:rsidRPr="002822D8">
          <w:rPr>
            <w:lang w:val="sv-SE"/>
            <w:rPrChange w:id="2890" w:author="JK " w:date="2024-01-22T18:18:00Z">
              <w:rPr>
                <w:szCs w:val="24"/>
                <w:lang w:eastAsia="zh-CN"/>
              </w:rPr>
            </w:rPrChange>
          </w:rPr>
          <w:t>as starting point.</w:t>
        </w:r>
      </w:ins>
    </w:p>
    <w:p w14:paraId="652CECD5" w14:textId="77777777" w:rsidR="00C83509" w:rsidRPr="00C172CE" w:rsidRDefault="00C83509">
      <w:pPr>
        <w:pStyle w:val="EQ"/>
        <w:overflowPunct w:val="0"/>
        <w:autoSpaceDE w:val="0"/>
        <w:autoSpaceDN w:val="0"/>
        <w:adjustRightInd w:val="0"/>
        <w:jc w:val="center"/>
        <w:textAlignment w:val="baseline"/>
        <w:rPr>
          <w:ins w:id="2891" w:author="JK " w:date="2024-01-22T18:18:00Z"/>
          <w:rFonts w:eastAsia="宋体"/>
        </w:rPr>
        <w:pPrChange w:id="2892" w:author="JK " w:date="2024-01-22T18:19:00Z">
          <w:pPr>
            <w:pStyle w:val="af8"/>
            <w:spacing w:after="120"/>
            <w:ind w:left="1440" w:firstLine="400"/>
          </w:pPr>
        </w:pPrChange>
      </w:pPr>
      <w:ins w:id="2893" w:author="JK " w:date="2024-01-22T18:18:00Z">
        <w:r w:rsidRPr="00C83509">
          <w:rPr>
            <w:rFonts w:eastAsia="Times New Roman"/>
            <w:lang w:eastAsia="en-GB"/>
          </w:rPr>
          <w:object w:dxaOrig="3660" w:dyaOrig="840" w14:anchorId="03032563">
            <v:shape id="_x0000_i1029" type="#_x0000_t75" style="width:182.2pt;height:41.3pt" o:ole="" fillcolor="#0c9">
              <v:imagedata r:id="rId23" o:title=""/>
            </v:shape>
            <o:OLEObject Type="Embed" ProgID="Equation.3" ShapeID="_x0000_i1029" DrawAspect="Content" ObjectID="_1769881941" r:id="rId24"/>
          </w:object>
        </w:r>
      </w:ins>
    </w:p>
    <w:p w14:paraId="0786863E" w14:textId="77777777" w:rsidR="00C83509" w:rsidRPr="002822D8" w:rsidRDefault="00C83509">
      <w:pPr>
        <w:spacing w:after="120"/>
        <w:rPr>
          <w:ins w:id="2894" w:author="JK " w:date="2024-01-22T18:18:00Z"/>
          <w:rFonts w:eastAsia="宋体"/>
          <w:rPrChange w:id="2895" w:author="JK " w:date="2024-01-22T18:19:00Z">
            <w:rPr>
              <w:ins w:id="2896" w:author="JK " w:date="2024-01-22T18:18:00Z"/>
            </w:rPr>
          </w:rPrChange>
        </w:rPr>
        <w:pPrChange w:id="2897" w:author="JK " w:date="2024-01-22T18:19:00Z">
          <w:pPr>
            <w:pStyle w:val="af8"/>
            <w:spacing w:after="120"/>
            <w:ind w:left="1440" w:firstLine="400"/>
          </w:pPr>
        </w:pPrChange>
      </w:pPr>
      <w:ins w:id="2898" w:author="JK " w:date="2024-01-22T18:18:00Z">
        <w:r w:rsidRPr="002822D8">
          <w:rPr>
            <w:rFonts w:eastAsia="宋体"/>
            <w:rPrChange w:id="2899" w:author="JK " w:date="2024-01-22T18:19:00Z">
              <w:rPr/>
            </w:rPrChange>
          </w:rPr>
          <w:lastRenderedPageBreak/>
          <w:t xml:space="preserve">Where, </w:t>
        </w:r>
      </w:ins>
    </w:p>
    <w:p w14:paraId="4ED8AA5A" w14:textId="77777777" w:rsidR="00C83509" w:rsidRDefault="00C83509">
      <w:pPr>
        <w:pStyle w:val="af8"/>
        <w:numPr>
          <w:ilvl w:val="0"/>
          <w:numId w:val="2"/>
        </w:numPr>
        <w:spacing w:after="120"/>
        <w:ind w:firstLineChars="0"/>
        <w:rPr>
          <w:ins w:id="2900" w:author="JK " w:date="2024-01-22T18:19:00Z"/>
        </w:rPr>
        <w:pPrChange w:id="2901" w:author="JK " w:date="2024-01-22T18:19:00Z">
          <w:pPr>
            <w:pStyle w:val="af8"/>
            <w:spacing w:after="120"/>
            <w:ind w:left="1440" w:firstLine="400"/>
          </w:pPr>
        </w:pPrChange>
      </w:pPr>
      <w:proofErr w:type="spellStart"/>
      <w:ins w:id="2902" w:author="JK " w:date="2024-01-22T18:18:00Z">
        <w:r w:rsidRPr="00C172CE">
          <w:t>P</w:t>
        </w:r>
        <w:r w:rsidRPr="003A4A47">
          <w:rPr>
            <w:vertAlign w:val="subscript"/>
          </w:rPr>
          <w:t>max</w:t>
        </w:r>
        <w:proofErr w:type="spellEnd"/>
        <w:r w:rsidRPr="00C172CE">
          <w:t xml:space="preserve"> = maximum UE </w:t>
        </w:r>
        <w:proofErr w:type="spellStart"/>
        <w:proofErr w:type="gramStart"/>
        <w:r w:rsidRPr="00C172CE">
          <w:t>Tx</w:t>
        </w:r>
        <w:proofErr w:type="spellEnd"/>
        <w:proofErr w:type="gramEnd"/>
        <w:r w:rsidRPr="00C172CE">
          <w:t xml:space="preserve"> power, i.e. 23 </w:t>
        </w:r>
        <w:proofErr w:type="spellStart"/>
        <w:r w:rsidRPr="00C172CE">
          <w:t>dBm</w:t>
        </w:r>
        <w:proofErr w:type="spellEnd"/>
        <w:r w:rsidRPr="00C172CE">
          <w:t xml:space="preserve"> for TN UE, and 33 </w:t>
        </w:r>
        <w:proofErr w:type="spellStart"/>
        <w:r w:rsidRPr="00C172CE">
          <w:t>dBm</w:t>
        </w:r>
        <w:proofErr w:type="spellEnd"/>
        <w:r w:rsidRPr="00C172CE">
          <w:t xml:space="preserve"> for fixed VSAT NTN UE.</w:t>
        </w:r>
      </w:ins>
    </w:p>
    <w:p w14:paraId="690C1084" w14:textId="77777777" w:rsidR="00C83509" w:rsidRDefault="00C83509">
      <w:pPr>
        <w:pStyle w:val="af8"/>
        <w:numPr>
          <w:ilvl w:val="0"/>
          <w:numId w:val="2"/>
        </w:numPr>
        <w:spacing w:after="120"/>
        <w:ind w:firstLineChars="0"/>
        <w:rPr>
          <w:ins w:id="2903" w:author="JK " w:date="2024-01-22T18:19:00Z"/>
        </w:rPr>
        <w:pPrChange w:id="2904" w:author="JK " w:date="2024-01-22T18:19:00Z">
          <w:pPr>
            <w:pStyle w:val="af8"/>
            <w:spacing w:after="120"/>
            <w:ind w:left="1440" w:firstLine="400"/>
          </w:pPr>
        </w:pPrChange>
      </w:pPr>
      <w:proofErr w:type="spellStart"/>
      <w:ins w:id="2905" w:author="JK " w:date="2024-01-22T18:18:00Z">
        <w:r w:rsidRPr="00C172CE">
          <w:t>R</w:t>
        </w:r>
        <w:r w:rsidRPr="003A4A47">
          <w:rPr>
            <w:vertAlign w:val="subscript"/>
          </w:rPr>
          <w:t>min</w:t>
        </w:r>
        <w:proofErr w:type="spellEnd"/>
        <w:r w:rsidRPr="00C172CE">
          <w:t xml:space="preserve"> = minimum power reduction ratio, i.e. -63 dB for TN UE, and </w:t>
        </w:r>
        <w:r w:rsidRPr="003A4A47">
          <w:rPr>
            <w:highlight w:val="yellow"/>
          </w:rPr>
          <w:t xml:space="preserve">[-63 dB by assuming NTN UE min </w:t>
        </w:r>
        <w:proofErr w:type="spellStart"/>
        <w:proofErr w:type="gramStart"/>
        <w:r w:rsidRPr="003A4A47">
          <w:rPr>
            <w:highlight w:val="yellow"/>
          </w:rPr>
          <w:t>Tx</w:t>
        </w:r>
        <w:proofErr w:type="spellEnd"/>
        <w:proofErr w:type="gramEnd"/>
        <w:r w:rsidRPr="003A4A47">
          <w:rPr>
            <w:highlight w:val="yellow"/>
          </w:rPr>
          <w:t xml:space="preserve"> power as -30dBm as starting point]</w:t>
        </w:r>
        <w:r w:rsidRPr="00C172CE">
          <w:t xml:space="preserve"> for NTN UE.</w:t>
        </w:r>
      </w:ins>
    </w:p>
    <w:p w14:paraId="0EE27F48" w14:textId="77777777" w:rsidR="00C83509" w:rsidRDefault="00C83509" w:rsidP="00C83509">
      <w:pPr>
        <w:pStyle w:val="B1"/>
        <w:numPr>
          <w:ilvl w:val="0"/>
          <w:numId w:val="2"/>
        </w:numPr>
        <w:rPr>
          <w:ins w:id="2906" w:author="JK " w:date="2024-01-22T18:19:00Z"/>
        </w:rPr>
      </w:pPr>
      <w:proofErr w:type="spellStart"/>
      <w:ins w:id="2907" w:author="JK " w:date="2024-01-22T18:19:00Z">
        <w:r>
          <w:t>CL</w:t>
        </w:r>
        <w:r>
          <w:rPr>
            <w:vertAlign w:val="subscript"/>
          </w:rPr>
          <w:t>x-ile</w:t>
        </w:r>
        <w:proofErr w:type="spellEnd"/>
        <w:r>
          <w:t xml:space="preserve"> and γ are set</w:t>
        </w:r>
        <w:r>
          <w:rPr>
            <w:rFonts w:hint="eastAsia"/>
          </w:rPr>
          <w:t xml:space="preserve"> as following</w:t>
        </w:r>
        <w:r>
          <w:t>:</w:t>
        </w:r>
      </w:ins>
    </w:p>
    <w:p w14:paraId="2239B324" w14:textId="77777777" w:rsidR="00C83509" w:rsidRPr="002822D8" w:rsidRDefault="00C83509">
      <w:pPr>
        <w:pStyle w:val="af8"/>
        <w:numPr>
          <w:ilvl w:val="0"/>
          <w:numId w:val="2"/>
        </w:numPr>
        <w:spacing w:after="120"/>
        <w:ind w:left="1701" w:firstLineChars="0"/>
        <w:rPr>
          <w:ins w:id="2908" w:author="JK " w:date="2024-01-22T18:20:00Z"/>
          <w:rPrChange w:id="2909" w:author="JK " w:date="2024-01-22T18:20:00Z">
            <w:rPr>
              <w:ins w:id="2910" w:author="JK " w:date="2024-01-22T18:20:00Z"/>
              <w:kern w:val="2"/>
              <w:szCs w:val="21"/>
              <w:lang w:val="en-US" w:bidi="ar"/>
            </w:rPr>
          </w:rPrChange>
        </w:rPr>
        <w:pPrChange w:id="2911" w:author="JK " w:date="2024-01-22T18:19:00Z">
          <w:pPr>
            <w:pStyle w:val="af8"/>
            <w:spacing w:after="120"/>
            <w:ind w:left="1440" w:firstLine="400"/>
          </w:pPr>
        </w:pPrChange>
      </w:pPr>
      <w:ins w:id="2912" w:author="JK " w:date="2024-01-22T18:18:00Z">
        <w:r w:rsidRPr="002822D8">
          <w:rPr>
            <w:kern w:val="2"/>
            <w:szCs w:val="21"/>
            <w:lang w:val="en-US" w:bidi="ar"/>
            <w:rPrChange w:id="2913" w:author="JK " w:date="2024-01-22T18:19:00Z">
              <w:rPr>
                <w:lang w:val="en-US" w:bidi="ar"/>
              </w:rPr>
            </w:rPrChange>
          </w:rPr>
          <w:t>γ = 1</w:t>
        </w:r>
      </w:ins>
    </w:p>
    <w:p w14:paraId="1A9A3895" w14:textId="77777777" w:rsidR="00C83509" w:rsidRPr="002822D8" w:rsidRDefault="00C83509">
      <w:pPr>
        <w:pStyle w:val="af8"/>
        <w:numPr>
          <w:ilvl w:val="0"/>
          <w:numId w:val="2"/>
        </w:numPr>
        <w:spacing w:after="120"/>
        <w:ind w:left="1701" w:firstLineChars="0"/>
        <w:rPr>
          <w:ins w:id="2914" w:author="JK " w:date="2024-01-22T18:20:00Z"/>
          <w:kern w:val="2"/>
          <w:szCs w:val="21"/>
          <w:lang w:val="en-US" w:bidi="ar"/>
          <w:rPrChange w:id="2915" w:author="JK " w:date="2024-01-22T18:21:00Z">
            <w:rPr>
              <w:ins w:id="2916" w:author="JK " w:date="2024-01-22T18:20:00Z"/>
              <w:szCs w:val="24"/>
              <w:lang w:eastAsia="zh-CN"/>
            </w:rPr>
          </w:rPrChange>
        </w:rPr>
        <w:pPrChange w:id="2917" w:author="JK " w:date="2024-01-22T18:21:00Z">
          <w:pPr>
            <w:pStyle w:val="af8"/>
            <w:numPr>
              <w:numId w:val="2"/>
            </w:numPr>
            <w:spacing w:after="120"/>
            <w:ind w:left="1211" w:firstLine="400"/>
          </w:pPr>
        </w:pPrChange>
      </w:pPr>
      <w:proofErr w:type="spellStart"/>
      <w:ins w:id="2918" w:author="JK " w:date="2024-01-22T18:20:00Z">
        <w:r w:rsidRPr="002822D8">
          <w:rPr>
            <w:kern w:val="2"/>
            <w:szCs w:val="21"/>
            <w:lang w:val="en-US" w:bidi="ar"/>
            <w:rPrChange w:id="2919" w:author="JK " w:date="2024-01-22T18:21:00Z">
              <w:rPr>
                <w:snapToGrid w:val="0"/>
                <w:lang w:eastAsia="zh-CN"/>
              </w:rPr>
            </w:rPrChange>
          </w:rPr>
          <w:t>CL</w:t>
        </w:r>
        <w:r w:rsidRPr="002822D8">
          <w:rPr>
            <w:kern w:val="2"/>
            <w:szCs w:val="21"/>
            <w:vertAlign w:val="subscript"/>
            <w:lang w:val="en-US" w:bidi="ar"/>
            <w:rPrChange w:id="2920" w:author="JK " w:date="2024-01-22T18:21:00Z">
              <w:rPr>
                <w:snapToGrid w:val="0"/>
                <w:vertAlign w:val="subscript"/>
                <w:lang w:eastAsia="zh-CN"/>
              </w:rPr>
            </w:rPrChange>
          </w:rPr>
          <w:t>x-ile</w:t>
        </w:r>
        <w:proofErr w:type="spellEnd"/>
        <w:r w:rsidRPr="002822D8">
          <w:rPr>
            <w:kern w:val="2"/>
            <w:szCs w:val="21"/>
            <w:lang w:val="en-US" w:bidi="ar"/>
            <w:rPrChange w:id="2921" w:author="JK " w:date="2024-01-22T18:21:00Z">
              <w:rPr>
                <w:snapToGrid w:val="0"/>
                <w:lang w:eastAsia="zh-CN"/>
              </w:rPr>
            </w:rPrChange>
          </w:rPr>
          <w:t xml:space="preserve"> = –</w:t>
        </w:r>
        <w:proofErr w:type="spellStart"/>
        <w:r w:rsidRPr="002822D8">
          <w:rPr>
            <w:kern w:val="2"/>
            <w:szCs w:val="21"/>
            <w:lang w:val="en-US" w:bidi="ar"/>
            <w:rPrChange w:id="2922" w:author="JK " w:date="2024-01-22T18:21:00Z">
              <w:rPr>
                <w:snapToGrid w:val="0"/>
                <w:lang w:eastAsia="zh-CN"/>
              </w:rPr>
            </w:rPrChange>
          </w:rPr>
          <w:t>SNR_target</w:t>
        </w:r>
        <w:proofErr w:type="spellEnd"/>
        <w:r w:rsidRPr="002822D8">
          <w:rPr>
            <w:kern w:val="2"/>
            <w:szCs w:val="21"/>
            <w:lang w:val="en-US" w:bidi="ar"/>
            <w:rPrChange w:id="2923" w:author="JK " w:date="2024-01-22T18:21:00Z">
              <w:rPr>
                <w:snapToGrid w:val="0"/>
                <w:lang w:eastAsia="zh-CN"/>
              </w:rPr>
            </w:rPrChange>
          </w:rPr>
          <w:t xml:space="preserve"> + </w:t>
        </w:r>
        <w:proofErr w:type="spellStart"/>
        <w:r w:rsidRPr="002822D8">
          <w:rPr>
            <w:kern w:val="2"/>
            <w:szCs w:val="21"/>
            <w:lang w:val="en-US" w:bidi="ar"/>
            <w:rPrChange w:id="2924" w:author="JK " w:date="2024-01-22T18:21:00Z">
              <w:rPr>
                <w:snapToGrid w:val="0"/>
                <w:lang w:eastAsia="zh-CN"/>
              </w:rPr>
            </w:rPrChange>
          </w:rPr>
          <w:t>Pmax</w:t>
        </w:r>
        <w:proofErr w:type="spellEnd"/>
        <w:r w:rsidRPr="002822D8">
          <w:rPr>
            <w:kern w:val="2"/>
            <w:szCs w:val="21"/>
            <w:lang w:val="en-US" w:bidi="ar"/>
            <w:rPrChange w:id="2925" w:author="JK " w:date="2024-01-22T18:21:00Z">
              <w:rPr>
                <w:snapToGrid w:val="0"/>
                <w:vertAlign w:val="subscript"/>
                <w:lang w:eastAsia="zh-CN"/>
              </w:rPr>
            </w:rPrChange>
          </w:rPr>
          <w:t xml:space="preserve"> </w:t>
        </w:r>
        <w:r w:rsidRPr="002822D8">
          <w:rPr>
            <w:kern w:val="2"/>
            <w:szCs w:val="21"/>
            <w:lang w:val="en-US" w:bidi="ar"/>
            <w:rPrChange w:id="2926" w:author="JK " w:date="2024-01-22T18:21:00Z">
              <w:rPr>
                <w:snapToGrid w:val="0"/>
                <w:lang w:eastAsia="zh-CN"/>
              </w:rPr>
            </w:rPrChange>
          </w:rPr>
          <w:t>– Thermal</w:t>
        </w:r>
      </w:ins>
      <w:ins w:id="2927" w:author="JK " w:date="2024-01-22T18:21:00Z">
        <w:r>
          <w:rPr>
            <w:kern w:val="2"/>
            <w:szCs w:val="21"/>
            <w:lang w:val="en-US" w:bidi="ar"/>
          </w:rPr>
          <w:t xml:space="preserve"> </w:t>
        </w:r>
      </w:ins>
      <w:ins w:id="2928" w:author="JK " w:date="2024-01-22T18:20:00Z">
        <w:r w:rsidRPr="002822D8">
          <w:rPr>
            <w:kern w:val="2"/>
            <w:szCs w:val="21"/>
            <w:lang w:val="en-US" w:bidi="ar"/>
            <w:rPrChange w:id="2929" w:author="JK " w:date="2024-01-22T18:21:00Z">
              <w:rPr>
                <w:snapToGrid w:val="0"/>
                <w:lang w:eastAsia="zh-CN"/>
              </w:rPr>
            </w:rPrChange>
          </w:rPr>
          <w:t>Noise – BS/</w:t>
        </w:r>
        <w:proofErr w:type="spellStart"/>
        <w:r w:rsidRPr="002822D8">
          <w:rPr>
            <w:kern w:val="2"/>
            <w:szCs w:val="21"/>
            <w:lang w:val="en-US" w:bidi="ar"/>
            <w:rPrChange w:id="2930" w:author="JK " w:date="2024-01-22T18:21:00Z">
              <w:rPr>
                <w:snapToGrid w:val="0"/>
                <w:lang w:eastAsia="zh-CN"/>
              </w:rPr>
            </w:rPrChange>
          </w:rPr>
          <w:t>SAN_NoiseFigure</w:t>
        </w:r>
        <w:proofErr w:type="spellEnd"/>
        <w:r w:rsidRPr="002822D8">
          <w:rPr>
            <w:kern w:val="2"/>
            <w:szCs w:val="21"/>
            <w:lang w:val="en-US" w:bidi="ar"/>
            <w:rPrChange w:id="2931" w:author="JK " w:date="2024-01-22T18:21:00Z">
              <w:rPr>
                <w:snapToGrid w:val="0"/>
                <w:lang w:eastAsia="zh-CN"/>
              </w:rPr>
            </w:rPrChange>
          </w:rPr>
          <w:t xml:space="preserve"> - 10*</w:t>
        </w:r>
        <w:proofErr w:type="gramStart"/>
        <w:r w:rsidRPr="002822D8">
          <w:rPr>
            <w:kern w:val="2"/>
            <w:szCs w:val="21"/>
            <w:lang w:val="en-US" w:bidi="ar"/>
            <w:rPrChange w:id="2932" w:author="JK " w:date="2024-01-22T18:21:00Z">
              <w:rPr>
                <w:snapToGrid w:val="0"/>
                <w:lang w:eastAsia="zh-CN"/>
              </w:rPr>
            </w:rPrChange>
          </w:rPr>
          <w:t>log10(</w:t>
        </w:r>
        <w:proofErr w:type="gramEnd"/>
        <w:r w:rsidRPr="002822D8">
          <w:rPr>
            <w:kern w:val="2"/>
            <w:szCs w:val="21"/>
            <w:lang w:val="en-US" w:bidi="ar"/>
            <w:rPrChange w:id="2933" w:author="JK " w:date="2024-01-22T18:21:00Z">
              <w:rPr>
                <w:snapToGrid w:val="0"/>
                <w:lang w:eastAsia="zh-CN"/>
              </w:rPr>
            </w:rPrChange>
          </w:rPr>
          <w:t xml:space="preserve">BW), considering </w:t>
        </w:r>
        <w:proofErr w:type="spellStart"/>
        <w:r w:rsidRPr="002822D8">
          <w:rPr>
            <w:kern w:val="2"/>
            <w:szCs w:val="21"/>
            <w:lang w:val="en-US" w:bidi="ar"/>
            <w:rPrChange w:id="2934" w:author="JK " w:date="2024-01-22T18:21:00Z">
              <w:rPr>
                <w:bCs/>
                <w:lang w:eastAsia="zh-CN"/>
              </w:rPr>
            </w:rPrChange>
          </w:rPr>
          <w:t>SNR</w:t>
        </w:r>
      </w:ins>
      <w:ins w:id="2935" w:author="JK " w:date="2024-01-22T18:22:00Z">
        <w:r>
          <w:rPr>
            <w:kern w:val="2"/>
            <w:szCs w:val="21"/>
            <w:lang w:val="en-US" w:eastAsia="zh-CN" w:bidi="ar"/>
          </w:rPr>
          <w:t>_</w:t>
        </w:r>
      </w:ins>
      <w:ins w:id="2936" w:author="JK " w:date="2024-01-22T18:20:00Z">
        <w:r w:rsidRPr="002822D8">
          <w:rPr>
            <w:kern w:val="2"/>
            <w:szCs w:val="21"/>
            <w:lang w:val="en-US" w:bidi="ar"/>
            <w:rPrChange w:id="2937" w:author="JK " w:date="2024-01-22T18:21:00Z">
              <w:rPr>
                <w:bCs/>
                <w:vertAlign w:val="subscript"/>
                <w:lang w:eastAsia="zh-CN"/>
              </w:rPr>
            </w:rPrChange>
          </w:rPr>
          <w:t>target</w:t>
        </w:r>
        <w:proofErr w:type="spellEnd"/>
        <w:r w:rsidRPr="002822D8">
          <w:rPr>
            <w:kern w:val="2"/>
            <w:szCs w:val="21"/>
            <w:lang w:val="en-US" w:bidi="ar"/>
            <w:rPrChange w:id="2938" w:author="JK " w:date="2024-01-22T18:21:00Z">
              <w:rPr>
                <w:bCs/>
                <w:lang w:eastAsia="zh-CN"/>
              </w:rPr>
            </w:rPrChange>
          </w:rPr>
          <w:t xml:space="preserve"> is 15dB and BW is actual UL BW.</w:t>
        </w:r>
      </w:ins>
    </w:p>
    <w:p w14:paraId="29797111" w14:textId="77777777" w:rsidR="00C83509" w:rsidRDefault="00C83509" w:rsidP="00C83509">
      <w:pPr>
        <w:pStyle w:val="4"/>
        <w:rPr>
          <w:ins w:id="2939" w:author="JK " w:date="2024-01-22T18:17:00Z"/>
          <w:rFonts w:cs="Arial"/>
        </w:rPr>
      </w:pPr>
      <w:ins w:id="2940" w:author="JK " w:date="2024-01-24T16:32:00Z">
        <w:r>
          <w:rPr>
            <w:rFonts w:cs="Arial"/>
          </w:rPr>
          <w:t>6a.2</w:t>
        </w:r>
      </w:ins>
      <w:ins w:id="2941" w:author="JK " w:date="2024-01-22T18:17:00Z">
        <w:r>
          <w:rPr>
            <w:rFonts w:cs="Arial"/>
          </w:rPr>
          <w:t>.6.2</w:t>
        </w:r>
        <w:r>
          <w:rPr>
            <w:rFonts w:cs="Arial"/>
          </w:rPr>
          <w:tab/>
          <w:t>DL TPC</w:t>
        </w:r>
      </w:ins>
    </w:p>
    <w:p w14:paraId="32F350D9" w14:textId="77777777" w:rsidR="00C83509" w:rsidRPr="002C1E0D" w:rsidRDefault="00C83509">
      <w:pPr>
        <w:rPr>
          <w:ins w:id="2942" w:author="JK " w:date="2024-01-22T18:17:00Z"/>
          <w:rPrChange w:id="2943" w:author="JK " w:date="2024-01-22T18:18:00Z">
            <w:rPr>
              <w:ins w:id="2944" w:author="JK " w:date="2024-01-22T18:17:00Z"/>
              <w:rFonts w:cs="Arial"/>
              <w:b/>
            </w:rPr>
          </w:rPrChange>
        </w:rPr>
        <w:pPrChange w:id="2945" w:author="JK " w:date="2024-01-22T18:17:00Z">
          <w:pPr>
            <w:pStyle w:val="4"/>
          </w:pPr>
        </w:pPrChange>
      </w:pPr>
      <w:ins w:id="2946" w:author="JK " w:date="2024-01-22T18:18:00Z">
        <w:r w:rsidRPr="002C1E0D">
          <w:t>For downlink scenario, no power control scheme is applied.</w:t>
        </w:r>
      </w:ins>
    </w:p>
    <w:p w14:paraId="3B716D19" w14:textId="77777777" w:rsidR="00C83509" w:rsidRDefault="00C83509" w:rsidP="00C83509">
      <w:pPr>
        <w:pStyle w:val="3"/>
        <w:ind w:left="0" w:firstLine="0"/>
        <w:rPr>
          <w:ins w:id="2947" w:author="JK " w:date="2024-01-22T18:22:00Z"/>
          <w:lang w:eastAsia="zh-CN"/>
        </w:rPr>
      </w:pPr>
      <w:bookmarkStart w:id="2948" w:name="_Toc87889261"/>
      <w:bookmarkStart w:id="2949" w:name="_Toc94170362"/>
      <w:bookmarkStart w:id="2950" w:name="_Toc104122368"/>
      <w:bookmarkStart w:id="2951" w:name="_Toc104210174"/>
      <w:bookmarkStart w:id="2952" w:name="_Toc104502886"/>
      <w:bookmarkStart w:id="2953" w:name="_Toc106127646"/>
      <w:bookmarkStart w:id="2954" w:name="_Toc115087939"/>
      <w:bookmarkStart w:id="2955" w:name="_Toc115088095"/>
      <w:bookmarkStart w:id="2956" w:name="_Toc130321468"/>
      <w:bookmarkStart w:id="2957" w:name="_Toc130321622"/>
      <w:bookmarkStart w:id="2958" w:name="_Toc130321776"/>
      <w:bookmarkStart w:id="2959" w:name="_Toc130322143"/>
      <w:ins w:id="2960" w:author="JK " w:date="2024-01-24T16:32:00Z">
        <w:r>
          <w:rPr>
            <w:lang w:eastAsia="zh-CN"/>
          </w:rPr>
          <w:t>6a.2</w:t>
        </w:r>
      </w:ins>
      <w:ins w:id="2961" w:author="JK " w:date="2024-01-22T18:22:00Z">
        <w:r>
          <w:rPr>
            <w:lang w:eastAsia="zh-CN"/>
          </w:rPr>
          <w:t>.7</w:t>
        </w:r>
        <w:r>
          <w:rPr>
            <w:rFonts w:cs="Arial"/>
            <w:lang w:eastAsia="zh-CN"/>
          </w:rPr>
          <w:tab/>
        </w:r>
        <w:r>
          <w:t>Received power model</w:t>
        </w:r>
        <w:bookmarkEnd w:id="2948"/>
        <w:bookmarkEnd w:id="2949"/>
        <w:bookmarkEnd w:id="2950"/>
        <w:bookmarkEnd w:id="2951"/>
        <w:bookmarkEnd w:id="2952"/>
        <w:bookmarkEnd w:id="2953"/>
        <w:bookmarkEnd w:id="2954"/>
        <w:bookmarkEnd w:id="2955"/>
        <w:bookmarkEnd w:id="2956"/>
        <w:bookmarkEnd w:id="2957"/>
        <w:bookmarkEnd w:id="2958"/>
        <w:bookmarkEnd w:id="2959"/>
      </w:ins>
    </w:p>
    <w:p w14:paraId="097330E0" w14:textId="77777777" w:rsidR="00C83509" w:rsidRDefault="00C83509" w:rsidP="00C83509">
      <w:pPr>
        <w:rPr>
          <w:ins w:id="2962" w:author="JK " w:date="2024-01-22T18:23:00Z"/>
          <w:lang w:eastAsia="zh-CN"/>
        </w:rPr>
      </w:pPr>
      <w:ins w:id="2963" w:author="JK " w:date="2024-01-22T18:22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ee Section 6.2.7</w:t>
        </w:r>
      </w:ins>
      <w:ins w:id="2964" w:author="JK " w:date="2024-01-22T18:24:00Z">
        <w:r>
          <w:rPr>
            <w:lang w:eastAsia="zh-CN"/>
          </w:rPr>
          <w:t>.</w:t>
        </w:r>
      </w:ins>
    </w:p>
    <w:p w14:paraId="2326BE38" w14:textId="77777777" w:rsidR="00C83509" w:rsidRDefault="00C83509" w:rsidP="00C83509">
      <w:pPr>
        <w:pStyle w:val="3"/>
        <w:ind w:left="0" w:firstLine="0"/>
        <w:rPr>
          <w:ins w:id="2965" w:author="JK " w:date="2024-01-22T18:23:00Z"/>
        </w:rPr>
      </w:pPr>
      <w:bookmarkStart w:id="2966" w:name="_Toc87889262"/>
      <w:bookmarkStart w:id="2967" w:name="_Toc94170363"/>
      <w:bookmarkStart w:id="2968" w:name="_Toc104122369"/>
      <w:bookmarkStart w:id="2969" w:name="_Toc104210175"/>
      <w:bookmarkStart w:id="2970" w:name="_Toc104502887"/>
      <w:bookmarkStart w:id="2971" w:name="_Toc106127647"/>
      <w:bookmarkStart w:id="2972" w:name="_Toc115087940"/>
      <w:bookmarkStart w:id="2973" w:name="_Toc115088096"/>
      <w:bookmarkStart w:id="2974" w:name="_Toc130321469"/>
      <w:bookmarkStart w:id="2975" w:name="_Toc130321623"/>
      <w:bookmarkStart w:id="2976" w:name="_Toc130321777"/>
      <w:bookmarkStart w:id="2977" w:name="_Toc130322144"/>
      <w:ins w:id="2978" w:author="JK " w:date="2024-01-24T16:32:00Z">
        <w:r>
          <w:rPr>
            <w:lang w:eastAsia="zh-CN"/>
          </w:rPr>
          <w:t>6a.2</w:t>
        </w:r>
      </w:ins>
      <w:ins w:id="2979" w:author="JK " w:date="2024-01-22T18:23:00Z">
        <w:r>
          <w:rPr>
            <w:lang w:eastAsia="zh-CN"/>
          </w:rPr>
          <w:t>.8</w:t>
        </w:r>
        <w:r>
          <w:rPr>
            <w:rFonts w:cs="Arial"/>
            <w:lang w:eastAsia="zh-CN"/>
          </w:rPr>
          <w:tab/>
        </w:r>
        <w:r>
          <w:t>Performance metric</w:t>
        </w:r>
        <w:bookmarkEnd w:id="2966"/>
        <w:bookmarkEnd w:id="2967"/>
        <w:bookmarkEnd w:id="2968"/>
        <w:bookmarkEnd w:id="2969"/>
        <w:bookmarkEnd w:id="2970"/>
        <w:bookmarkEnd w:id="2971"/>
        <w:bookmarkEnd w:id="2972"/>
        <w:bookmarkEnd w:id="2973"/>
        <w:bookmarkEnd w:id="2974"/>
        <w:bookmarkEnd w:id="2975"/>
        <w:bookmarkEnd w:id="2976"/>
        <w:bookmarkEnd w:id="2977"/>
      </w:ins>
    </w:p>
    <w:p w14:paraId="205C30B4" w14:textId="77777777" w:rsidR="00C83509" w:rsidRDefault="00C83509" w:rsidP="00C83509">
      <w:pPr>
        <w:rPr>
          <w:ins w:id="2980" w:author="JK " w:date="2024-01-22T18:25:00Z"/>
          <w:lang w:eastAsia="zh-CN"/>
        </w:rPr>
      </w:pPr>
      <w:ins w:id="2981" w:author="JK " w:date="2024-01-22T18:24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ee Section 6.2.8.</w:t>
        </w:r>
      </w:ins>
    </w:p>
    <w:p w14:paraId="0BC53260" w14:textId="77777777" w:rsidR="00C83509" w:rsidRDefault="00C83509" w:rsidP="00C83509">
      <w:pPr>
        <w:pStyle w:val="3"/>
        <w:ind w:left="0" w:firstLine="0"/>
        <w:rPr>
          <w:ins w:id="2982" w:author="JK " w:date="2024-01-22T18:25:00Z"/>
        </w:rPr>
      </w:pPr>
      <w:bookmarkStart w:id="2983" w:name="_Toc87889263"/>
      <w:bookmarkStart w:id="2984" w:name="_Toc94170364"/>
      <w:bookmarkStart w:id="2985" w:name="_Toc104122370"/>
      <w:bookmarkStart w:id="2986" w:name="_Toc104210176"/>
      <w:bookmarkStart w:id="2987" w:name="_Toc104502888"/>
      <w:bookmarkStart w:id="2988" w:name="_Toc106127648"/>
      <w:bookmarkStart w:id="2989" w:name="_Toc115087941"/>
      <w:bookmarkStart w:id="2990" w:name="_Toc115088097"/>
      <w:bookmarkStart w:id="2991" w:name="_Toc130321470"/>
      <w:bookmarkStart w:id="2992" w:name="_Toc130321624"/>
      <w:bookmarkStart w:id="2993" w:name="_Toc130321778"/>
      <w:bookmarkStart w:id="2994" w:name="_Toc130322145"/>
      <w:ins w:id="2995" w:author="JK " w:date="2024-01-24T16:32:00Z">
        <w:r>
          <w:rPr>
            <w:lang w:eastAsia="zh-CN"/>
          </w:rPr>
          <w:t>6a.2</w:t>
        </w:r>
      </w:ins>
      <w:ins w:id="2996" w:author="JK " w:date="2024-01-22T18:25:00Z">
        <w:r>
          <w:rPr>
            <w:lang w:eastAsia="zh-CN"/>
          </w:rPr>
          <w:t>.9</w:t>
        </w:r>
        <w:r>
          <w:rPr>
            <w:rFonts w:cs="Arial"/>
            <w:lang w:eastAsia="zh-CN"/>
          </w:rPr>
          <w:tab/>
        </w:r>
        <w:r>
          <w:t>Throughput ~ SNR mapping</w:t>
        </w:r>
        <w:bookmarkEnd w:id="2983"/>
        <w:bookmarkEnd w:id="2984"/>
        <w:bookmarkEnd w:id="2985"/>
        <w:bookmarkEnd w:id="2986"/>
        <w:bookmarkEnd w:id="2987"/>
        <w:bookmarkEnd w:id="2988"/>
        <w:bookmarkEnd w:id="2989"/>
        <w:bookmarkEnd w:id="2990"/>
        <w:bookmarkEnd w:id="2991"/>
        <w:bookmarkEnd w:id="2992"/>
        <w:bookmarkEnd w:id="2993"/>
        <w:bookmarkEnd w:id="2994"/>
      </w:ins>
    </w:p>
    <w:p w14:paraId="272A3D35" w14:textId="77777777" w:rsidR="00C83509" w:rsidRDefault="00C83509" w:rsidP="00C83509">
      <w:pPr>
        <w:rPr>
          <w:ins w:id="2997" w:author="JK " w:date="2024-01-22T18:25:00Z"/>
          <w:lang w:eastAsia="zh-CN"/>
        </w:rPr>
      </w:pPr>
      <w:ins w:id="2998" w:author="JK " w:date="2024-01-22T18:2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ee Section 6.2.9. </w:t>
        </w:r>
      </w:ins>
      <w:ins w:id="2999" w:author="JK " w:date="2024-01-22T18:26:00Z">
        <w:r>
          <w:rPr>
            <w:lang w:eastAsia="zh-CN"/>
          </w:rPr>
          <w:t>[</w:t>
        </w:r>
      </w:ins>
      <w:ins w:id="3000" w:author="JK " w:date="2024-01-22T18:25:00Z">
        <w:r w:rsidRPr="00AB53E3">
          <w:rPr>
            <w:highlight w:val="yellow"/>
            <w:lang w:eastAsia="zh-CN"/>
            <w:rPrChange w:id="3001" w:author="JK " w:date="2024-01-22T18:26:00Z">
              <w:rPr>
                <w:lang w:eastAsia="zh-CN"/>
              </w:rPr>
            </w:rPrChange>
          </w:rPr>
          <w:t xml:space="preserve">Further discuss </w:t>
        </w:r>
        <w:r w:rsidRPr="00AB53E3">
          <w:rPr>
            <w:rFonts w:eastAsia="宋体"/>
            <w:szCs w:val="24"/>
            <w:highlight w:val="yellow"/>
            <w:lang w:eastAsia="zh-CN"/>
            <w:rPrChange w:id="3002" w:author="JK " w:date="2024-01-22T18:26:00Z">
              <w:rPr>
                <w:rFonts w:eastAsia="宋体"/>
                <w:szCs w:val="24"/>
                <w:lang w:eastAsia="zh-CN"/>
              </w:rPr>
            </w:rPrChange>
          </w:rPr>
          <w:t>the applicability of the mapping for NTN link.</w:t>
        </w:r>
      </w:ins>
      <w:ins w:id="3003" w:author="JK " w:date="2024-01-22T18:26:00Z">
        <w:r>
          <w:rPr>
            <w:rFonts w:eastAsia="宋体"/>
            <w:szCs w:val="24"/>
            <w:lang w:eastAsia="zh-CN"/>
          </w:rPr>
          <w:t>]</w:t>
        </w:r>
      </w:ins>
    </w:p>
    <w:p w14:paraId="1A7AD3CD" w14:textId="77777777" w:rsidR="00C83509" w:rsidRDefault="00C83509" w:rsidP="00C83509">
      <w:pPr>
        <w:pStyle w:val="2"/>
        <w:ind w:left="432" w:hanging="432"/>
        <w:rPr>
          <w:ins w:id="3004" w:author="JK " w:date="2024-01-22T18:28:00Z"/>
          <w:lang w:eastAsia="zh-CN"/>
        </w:rPr>
      </w:pPr>
      <w:ins w:id="3005" w:author="JK " w:date="2024-01-24T16:33:00Z">
        <w:r>
          <w:t>6a.3</w:t>
        </w:r>
      </w:ins>
      <w:ins w:id="3006" w:author="JK " w:date="2024-01-22T18:28:00Z">
        <w:r>
          <w:tab/>
          <w:t xml:space="preserve">Co-existence simulation </w:t>
        </w:r>
        <w:r>
          <w:rPr>
            <w:lang w:eastAsia="zh-CN"/>
          </w:rPr>
          <w:t xml:space="preserve">methodology </w:t>
        </w:r>
      </w:ins>
      <w:ins w:id="3007" w:author="JK " w:date="2024-01-25T13:45:00Z">
        <w:r>
          <w:rPr>
            <w:lang w:eastAsia="zh-CN"/>
          </w:rPr>
          <w:t>for</w:t>
        </w:r>
      </w:ins>
      <w:ins w:id="3008" w:author="JK " w:date="2024-01-22T18:28:00Z">
        <w:r>
          <w:rPr>
            <w:lang w:eastAsia="zh-CN"/>
          </w:rPr>
          <w:t xml:space="preserve"> </w:t>
        </w:r>
      </w:ins>
      <w:ins w:id="3009" w:author="JK " w:date="2024-01-25T13:44:00Z">
        <w:r>
          <w:rPr>
            <w:lang w:eastAsia="zh-CN"/>
          </w:rPr>
          <w:t>17/27</w:t>
        </w:r>
      </w:ins>
      <w:ins w:id="3010" w:author="JK " w:date="2024-01-22T18:28:00Z">
        <w:r>
          <w:rPr>
            <w:lang w:eastAsia="zh-CN"/>
          </w:rPr>
          <w:t>GHz</w:t>
        </w:r>
      </w:ins>
    </w:p>
    <w:p w14:paraId="751C2621" w14:textId="77777777" w:rsidR="00C83509" w:rsidRDefault="00C83509" w:rsidP="00C83509">
      <w:pPr>
        <w:pStyle w:val="3"/>
        <w:rPr>
          <w:ins w:id="3011" w:author="JK " w:date="2024-01-22T18:28:00Z"/>
        </w:rPr>
      </w:pPr>
      <w:bookmarkStart w:id="3012" w:name="_Toc104122372"/>
      <w:bookmarkStart w:id="3013" w:name="_Toc104210178"/>
      <w:bookmarkStart w:id="3014" w:name="_Toc104502890"/>
      <w:bookmarkStart w:id="3015" w:name="_Toc106127650"/>
      <w:bookmarkStart w:id="3016" w:name="_Toc115087943"/>
      <w:bookmarkStart w:id="3017" w:name="_Toc115088099"/>
      <w:bookmarkStart w:id="3018" w:name="_Toc130321472"/>
      <w:bookmarkStart w:id="3019" w:name="_Toc130321626"/>
      <w:bookmarkStart w:id="3020" w:name="_Toc130321780"/>
      <w:bookmarkStart w:id="3021" w:name="_Toc130322147"/>
      <w:ins w:id="3022" w:author="JK " w:date="2024-01-24T16:33:00Z">
        <w:r>
          <w:rPr>
            <w:rFonts w:hint="eastAsia"/>
            <w:lang w:eastAsia="zh-CN"/>
          </w:rPr>
          <w:t>6a.3</w:t>
        </w:r>
      </w:ins>
      <w:ins w:id="3023" w:author="JK " w:date="2024-01-22T18:28:00Z">
        <w:r>
          <w:rPr>
            <w:rFonts w:hint="eastAsia"/>
            <w:lang w:eastAsia="zh-CN"/>
          </w:rPr>
          <w:t>.1</w:t>
        </w:r>
        <w:r>
          <w:tab/>
        </w:r>
        <w:r>
          <w:rPr>
            <w:rFonts w:hint="eastAsia"/>
            <w:lang w:eastAsia="zh-CN"/>
          </w:rPr>
          <w:t>Simulation</w:t>
        </w:r>
        <w:r>
          <w:t xml:space="preserve"> procedure</w:t>
        </w:r>
        <w:bookmarkEnd w:id="3012"/>
        <w:bookmarkEnd w:id="3013"/>
        <w:bookmarkEnd w:id="3014"/>
        <w:bookmarkEnd w:id="3015"/>
        <w:bookmarkEnd w:id="3016"/>
        <w:bookmarkEnd w:id="3017"/>
        <w:bookmarkEnd w:id="3018"/>
        <w:bookmarkEnd w:id="3019"/>
        <w:bookmarkEnd w:id="3020"/>
        <w:bookmarkEnd w:id="3021"/>
      </w:ins>
    </w:p>
    <w:p w14:paraId="53EFA4D7" w14:textId="77777777" w:rsidR="00C83509" w:rsidRDefault="00C83509" w:rsidP="00C83509">
      <w:pPr>
        <w:rPr>
          <w:ins w:id="3024" w:author="JK " w:date="2024-01-22T18:32:00Z"/>
          <w:lang w:eastAsia="zh-CN"/>
        </w:rPr>
      </w:pPr>
      <w:ins w:id="3025" w:author="JK " w:date="2024-01-22T18:30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ee Section 6.3.1</w:t>
        </w:r>
      </w:ins>
      <w:ins w:id="3026" w:author="JK " w:date="2024-01-22T18:31:00Z">
        <w:r>
          <w:rPr>
            <w:lang w:eastAsia="zh-CN"/>
          </w:rPr>
          <w:t xml:space="preserve">, noting the FRF and network deployment for NTN and TN in above 10GHz are </w:t>
        </w:r>
      </w:ins>
      <w:ins w:id="3027" w:author="JK " w:date="2024-01-22T18:32:00Z">
        <w:r>
          <w:rPr>
            <w:lang w:eastAsia="zh-CN"/>
          </w:rPr>
          <w:t xml:space="preserve">specified accordingly. </w:t>
        </w:r>
      </w:ins>
    </w:p>
    <w:p w14:paraId="2B93B8D4" w14:textId="77777777" w:rsidR="00C83509" w:rsidRDefault="00C83509" w:rsidP="00C83509">
      <w:pPr>
        <w:rPr>
          <w:ins w:id="3028" w:author="JK " w:date="2024-01-22T18:33:00Z"/>
          <w:lang w:eastAsia="zh-CN"/>
        </w:rPr>
      </w:pPr>
      <w:ins w:id="3029" w:author="JK " w:date="2024-01-22T18:32:00Z">
        <w:r>
          <w:rPr>
            <w:lang w:eastAsia="zh-CN"/>
          </w:rPr>
          <w:t>Following approaches for the deployment of NTN UE and satellite are use</w:t>
        </w:r>
      </w:ins>
      <w:ins w:id="3030" w:author="JK " w:date="2024-01-22T18:33:00Z">
        <w:r>
          <w:rPr>
            <w:lang w:eastAsia="zh-CN"/>
          </w:rPr>
          <w:t xml:space="preserve">d: </w:t>
        </w:r>
      </w:ins>
    </w:p>
    <w:p w14:paraId="5D2665FF" w14:textId="77777777" w:rsidR="00C83509" w:rsidRPr="00454C0A" w:rsidRDefault="00C83509" w:rsidP="00C83509">
      <w:pPr>
        <w:pStyle w:val="af8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ins w:id="3031" w:author="JK " w:date="2024-01-22T18:33:00Z"/>
          <w:szCs w:val="24"/>
          <w:lang w:eastAsia="zh-CN"/>
        </w:rPr>
      </w:pPr>
      <w:ins w:id="3032" w:author="JK " w:date="2024-01-22T18:33:00Z">
        <w:r w:rsidRPr="00454C0A">
          <w:rPr>
            <w:szCs w:val="24"/>
            <w:lang w:eastAsia="zh-CN"/>
          </w:rPr>
          <w:t xml:space="preserve">The </w:t>
        </w:r>
        <w:r>
          <w:rPr>
            <w:szCs w:val="24"/>
            <w:lang w:eastAsia="zh-CN"/>
          </w:rPr>
          <w:t>s</w:t>
        </w:r>
        <w:r w:rsidRPr="00454C0A">
          <w:rPr>
            <w:szCs w:val="24"/>
            <w:lang w:eastAsia="zh-CN"/>
          </w:rPr>
          <w:t>atellite should be generated in the visible area/sky of NTN UE;</w:t>
        </w:r>
      </w:ins>
    </w:p>
    <w:p w14:paraId="2523BE55" w14:textId="77777777" w:rsidR="00C83509" w:rsidRPr="00454C0A" w:rsidRDefault="00C83509" w:rsidP="00C83509">
      <w:pPr>
        <w:pStyle w:val="af8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ins w:id="3033" w:author="JK " w:date="2024-01-22T18:33:00Z"/>
          <w:szCs w:val="24"/>
          <w:lang w:eastAsia="zh-CN"/>
        </w:rPr>
      </w:pPr>
      <w:ins w:id="3034" w:author="JK " w:date="2024-01-22T18:33:00Z">
        <w:r w:rsidRPr="00454C0A">
          <w:rPr>
            <w:szCs w:val="24"/>
            <w:lang w:eastAsia="zh-CN"/>
          </w:rPr>
          <w:t>NTN UEs point to the satellite accurately;</w:t>
        </w:r>
      </w:ins>
    </w:p>
    <w:p w14:paraId="67497C6C" w14:textId="77777777" w:rsidR="00C83509" w:rsidRPr="00454C0A" w:rsidRDefault="00C83509" w:rsidP="00C83509">
      <w:pPr>
        <w:pStyle w:val="af8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ins w:id="3035" w:author="JK " w:date="2024-01-22T18:33:00Z"/>
          <w:szCs w:val="24"/>
          <w:lang w:eastAsia="zh-CN"/>
        </w:rPr>
      </w:pPr>
      <w:ins w:id="3036" w:author="JK " w:date="2024-01-22T18:33:00Z">
        <w:r w:rsidRPr="00454C0A">
          <w:rPr>
            <w:szCs w:val="24"/>
            <w:lang w:eastAsia="zh-CN"/>
          </w:rPr>
          <w:t>The position of the satellite should guarantee that NTN UE vertical angle towards the satellite;</w:t>
        </w:r>
      </w:ins>
    </w:p>
    <w:p w14:paraId="09372842" w14:textId="77777777" w:rsidR="00C83509" w:rsidRPr="00454C0A" w:rsidRDefault="00C83509" w:rsidP="00C83509">
      <w:pPr>
        <w:pStyle w:val="af8"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ins w:id="3037" w:author="JK " w:date="2024-01-22T18:33:00Z"/>
          <w:szCs w:val="24"/>
          <w:lang w:eastAsia="zh-CN"/>
        </w:rPr>
      </w:pPr>
      <w:ins w:id="3038" w:author="JK " w:date="2024-01-22T18:33:00Z">
        <w:r w:rsidRPr="00454C0A">
          <w:rPr>
            <w:szCs w:val="24"/>
            <w:lang w:eastAsia="zh-CN"/>
          </w:rPr>
          <w:t>For calibration, use 30 degree and 90 degree instead of the range.</w:t>
        </w:r>
      </w:ins>
    </w:p>
    <w:p w14:paraId="24102A78" w14:textId="77777777" w:rsidR="00C83509" w:rsidRPr="00454C0A" w:rsidRDefault="00C83509" w:rsidP="00C83509">
      <w:pPr>
        <w:pStyle w:val="af8"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ins w:id="3039" w:author="JK " w:date="2024-01-22T18:33:00Z"/>
          <w:szCs w:val="24"/>
          <w:lang w:eastAsia="zh-CN"/>
        </w:rPr>
      </w:pPr>
      <w:ins w:id="3040" w:author="JK " w:date="2024-01-22T18:33:00Z">
        <w:r>
          <w:rPr>
            <w:szCs w:val="24"/>
            <w:lang w:eastAsia="zh-CN"/>
          </w:rPr>
          <w:t xml:space="preserve">SAN elevation angle </w:t>
        </w:r>
        <w:r w:rsidRPr="00454C0A">
          <w:rPr>
            <w:szCs w:val="24"/>
            <w:lang w:eastAsia="zh-CN"/>
          </w:rPr>
          <w:t>value</w:t>
        </w:r>
        <w:r>
          <w:rPr>
            <w:szCs w:val="24"/>
            <w:lang w:eastAsia="zh-CN"/>
          </w:rPr>
          <w:t xml:space="preserve">, 25 &amp; 90 degree (computed from the centre of the beam), </w:t>
        </w:r>
        <w:r w:rsidRPr="00454C0A">
          <w:rPr>
            <w:szCs w:val="24"/>
            <w:lang w:eastAsia="zh-CN"/>
          </w:rPr>
          <w:t>for co-existence simulation.</w:t>
        </w:r>
      </w:ins>
    </w:p>
    <w:p w14:paraId="1B3A03CE" w14:textId="77777777" w:rsidR="00C83509" w:rsidRPr="003A4A47" w:rsidRDefault="00C83509">
      <w:pPr>
        <w:pStyle w:val="af8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ins w:id="3041" w:author="JK " w:date="2024-01-22T18:34:00Z"/>
          <w:lang w:val="en-US" w:eastAsia="zh-CN"/>
          <w:rPrChange w:id="3042" w:author="JK " w:date="2024-01-22T18:34:00Z">
            <w:rPr>
              <w:ins w:id="3043" w:author="JK " w:date="2024-01-22T18:34:00Z"/>
              <w:szCs w:val="24"/>
              <w:lang w:eastAsia="zh-CN"/>
            </w:rPr>
          </w:rPrChange>
        </w:rPr>
        <w:pPrChange w:id="3044" w:author="JK " w:date="2024-01-22T18:34:00Z">
          <w:pPr/>
        </w:pPrChange>
      </w:pPr>
      <w:ins w:id="3045" w:author="JK " w:date="2024-01-22T18:33:00Z">
        <w:r w:rsidRPr="00454C0A">
          <w:rPr>
            <w:szCs w:val="24"/>
            <w:lang w:eastAsia="zh-CN"/>
          </w:rPr>
          <w:t>Horizontal angle of NTN UEs should be calculated based on the satellite position</w:t>
        </w:r>
      </w:ins>
    </w:p>
    <w:p w14:paraId="1BB0B0E2" w14:textId="77777777" w:rsidR="00C83509" w:rsidRPr="003A4A47" w:rsidRDefault="00C83509">
      <w:pPr>
        <w:pStyle w:val="af8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ins w:id="3046" w:author="JK " w:date="2024-01-22T18:35:00Z"/>
          <w:lang w:val="en-US" w:eastAsia="zh-CN"/>
          <w:rPrChange w:id="3047" w:author="JK " w:date="2024-01-22T18:35:00Z">
            <w:rPr>
              <w:ins w:id="3048" w:author="JK " w:date="2024-01-22T18:35:00Z"/>
              <w:lang w:eastAsia="zh-CN"/>
            </w:rPr>
          </w:rPrChange>
        </w:rPr>
        <w:pPrChange w:id="3049" w:author="JK " w:date="2024-01-22T18:34:00Z">
          <w:pPr/>
        </w:pPrChange>
      </w:pPr>
      <w:ins w:id="3050" w:author="JK " w:date="2024-01-22T18:33:00Z">
        <w:r w:rsidRPr="003A4A47">
          <w:rPr>
            <w:szCs w:val="24"/>
            <w:lang w:eastAsia="zh-CN"/>
          </w:rPr>
          <w:t>Use 35m as minimum distance assumed between VSAT and TN BS for co-ex study.</w:t>
        </w:r>
      </w:ins>
      <w:ins w:id="3051" w:author="JK " w:date="2024-01-22T18:31:00Z">
        <w:r>
          <w:rPr>
            <w:lang w:eastAsia="zh-CN"/>
          </w:rPr>
          <w:t xml:space="preserve"> </w:t>
        </w:r>
      </w:ins>
    </w:p>
    <w:p w14:paraId="647E86AC" w14:textId="77777777" w:rsidR="00C83509" w:rsidRPr="00752F2E" w:rsidRDefault="00C83509" w:rsidP="00C83509">
      <w:pPr>
        <w:pStyle w:val="3"/>
        <w:rPr>
          <w:ins w:id="3052" w:author="JK " w:date="2024-01-22T18:35:00Z"/>
          <w:lang w:eastAsia="zh-CN"/>
        </w:rPr>
      </w:pPr>
      <w:bookmarkStart w:id="3053" w:name="_Toc104122373"/>
      <w:bookmarkStart w:id="3054" w:name="_Toc104210179"/>
      <w:bookmarkStart w:id="3055" w:name="_Toc104502891"/>
      <w:bookmarkStart w:id="3056" w:name="_Toc106127651"/>
      <w:bookmarkStart w:id="3057" w:name="_Toc115087944"/>
      <w:bookmarkStart w:id="3058" w:name="_Toc115088100"/>
      <w:bookmarkStart w:id="3059" w:name="_Toc130321473"/>
      <w:bookmarkStart w:id="3060" w:name="_Toc130321627"/>
      <w:bookmarkStart w:id="3061" w:name="_Toc130321781"/>
      <w:bookmarkStart w:id="3062" w:name="_Toc130322148"/>
      <w:ins w:id="3063" w:author="JK " w:date="2024-01-24T16:33:00Z">
        <w:r>
          <w:rPr>
            <w:rFonts w:hint="eastAsia"/>
            <w:lang w:eastAsia="zh-CN"/>
          </w:rPr>
          <w:t>6a.3</w:t>
        </w:r>
      </w:ins>
      <w:ins w:id="3064" w:author="JK " w:date="2024-01-22T18:35:00Z">
        <w:r>
          <w:rPr>
            <w:lang w:eastAsia="zh-CN"/>
          </w:rPr>
          <w:t>.2</w:t>
        </w:r>
        <w:r>
          <w:rPr>
            <w:lang w:eastAsia="zh-CN"/>
          </w:rPr>
          <w:tab/>
          <w:t>Methods and principle to process co-existence simulation results</w:t>
        </w:r>
        <w:bookmarkEnd w:id="3053"/>
        <w:bookmarkEnd w:id="3054"/>
        <w:bookmarkEnd w:id="3055"/>
        <w:bookmarkEnd w:id="3056"/>
        <w:bookmarkEnd w:id="3057"/>
        <w:bookmarkEnd w:id="3058"/>
        <w:bookmarkEnd w:id="3059"/>
        <w:bookmarkEnd w:id="3060"/>
        <w:bookmarkEnd w:id="3061"/>
        <w:bookmarkEnd w:id="3062"/>
      </w:ins>
    </w:p>
    <w:p w14:paraId="650153A4" w14:textId="77777777" w:rsidR="00C83509" w:rsidRDefault="00C83509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  <w:pPrChange w:id="3065" w:author="JK " w:date="2024-01-22T18:35:00Z">
          <w:pPr/>
        </w:pPrChange>
      </w:pPr>
      <w:ins w:id="3066" w:author="JK " w:date="2024-01-22T18:3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ee Section 6.3.2. </w:t>
        </w:r>
      </w:ins>
    </w:p>
    <w:p w14:paraId="7EF2AEA3" w14:textId="77777777" w:rsidR="00C83509" w:rsidRDefault="00C83509" w:rsidP="00C83509">
      <w:pPr>
        <w:pStyle w:val="2"/>
        <w:ind w:left="432" w:hanging="432"/>
      </w:pPr>
      <w:bookmarkStart w:id="3067" w:name="_Toc87889265"/>
      <w:bookmarkStart w:id="3068" w:name="_Toc94170366"/>
      <w:bookmarkStart w:id="3069" w:name="_Toc104122374"/>
      <w:bookmarkStart w:id="3070" w:name="_Toc104210180"/>
      <w:bookmarkStart w:id="3071" w:name="_Toc104502892"/>
      <w:bookmarkStart w:id="3072" w:name="_Toc106127652"/>
      <w:bookmarkStart w:id="3073" w:name="_Toc115087945"/>
      <w:bookmarkStart w:id="3074" w:name="_Toc115088101"/>
      <w:bookmarkStart w:id="3075" w:name="_Toc130321474"/>
      <w:bookmarkStart w:id="3076" w:name="_Toc130321628"/>
      <w:bookmarkStart w:id="3077" w:name="_Toc130321782"/>
      <w:bookmarkStart w:id="3078" w:name="_Toc130322149"/>
      <w:r>
        <w:t>6</w:t>
      </w:r>
      <w:ins w:id="3079" w:author="JK " w:date="2024-01-24T16:33:00Z">
        <w:r>
          <w:t>a</w:t>
        </w:r>
      </w:ins>
      <w:r>
        <w:t>.4</w:t>
      </w:r>
      <w:r>
        <w:tab/>
        <w:t>Co-existence simulation results</w:t>
      </w:r>
      <w:bookmarkEnd w:id="3067"/>
      <w:bookmarkEnd w:id="3068"/>
      <w:bookmarkEnd w:id="3069"/>
      <w:bookmarkEnd w:id="3070"/>
      <w:bookmarkEnd w:id="3071"/>
      <w:bookmarkEnd w:id="3072"/>
      <w:bookmarkEnd w:id="3073"/>
      <w:bookmarkEnd w:id="3074"/>
      <w:bookmarkEnd w:id="3075"/>
      <w:bookmarkEnd w:id="3076"/>
      <w:bookmarkEnd w:id="3077"/>
      <w:bookmarkEnd w:id="3078"/>
      <w:ins w:id="3080" w:author="JK " w:date="2024-01-25T13:45:00Z">
        <w:r>
          <w:t xml:space="preserve"> for 17/27GHz</w:t>
        </w:r>
      </w:ins>
    </w:p>
    <w:p w14:paraId="3F22B147" w14:textId="77777777" w:rsidR="00C83509" w:rsidRDefault="00C83509" w:rsidP="00C83509">
      <w:pPr>
        <w:pStyle w:val="3"/>
        <w:ind w:left="0" w:firstLine="0"/>
        <w:rPr>
          <w:ins w:id="3081" w:author="JK " w:date="2024-01-22T18:44:00Z"/>
          <w:rFonts w:cs="Arial"/>
          <w:lang w:eastAsia="zh-CN"/>
        </w:rPr>
      </w:pPr>
      <w:bookmarkStart w:id="3082" w:name="_Toc94170367"/>
      <w:bookmarkStart w:id="3083" w:name="_Toc104122375"/>
      <w:bookmarkStart w:id="3084" w:name="_Toc104210181"/>
      <w:bookmarkStart w:id="3085" w:name="_Toc104502893"/>
      <w:bookmarkStart w:id="3086" w:name="_Toc106127653"/>
      <w:bookmarkStart w:id="3087" w:name="_Toc115087946"/>
      <w:bookmarkStart w:id="3088" w:name="_Toc115088102"/>
      <w:bookmarkStart w:id="3089" w:name="_Toc130321475"/>
      <w:bookmarkStart w:id="3090" w:name="_Toc130321629"/>
      <w:bookmarkStart w:id="3091" w:name="_Toc130321783"/>
      <w:bookmarkStart w:id="3092" w:name="_Toc130322150"/>
      <w:ins w:id="3093" w:author="JK " w:date="2024-01-22T18:39:00Z">
        <w:r w:rsidRPr="006E6581">
          <w:rPr>
            <w:lang w:eastAsia="zh-CN"/>
          </w:rPr>
          <w:t>6</w:t>
        </w:r>
      </w:ins>
      <w:ins w:id="3094" w:author="JK " w:date="2024-01-24T16:33:00Z">
        <w:r>
          <w:rPr>
            <w:lang w:eastAsia="zh-CN"/>
          </w:rPr>
          <w:t>a</w:t>
        </w:r>
      </w:ins>
      <w:ins w:id="3095" w:author="JK " w:date="2024-01-22T18:39:00Z">
        <w:r w:rsidRPr="006E6581">
          <w:rPr>
            <w:lang w:eastAsia="zh-CN"/>
          </w:rPr>
          <w:t>.4.</w:t>
        </w:r>
      </w:ins>
      <w:ins w:id="3096" w:author="JK " w:date="2024-01-24T16:33:00Z">
        <w:r>
          <w:rPr>
            <w:lang w:eastAsia="zh-CN"/>
          </w:rPr>
          <w:t>1</w:t>
        </w:r>
      </w:ins>
      <w:ins w:id="3097" w:author="JK " w:date="2024-01-22T18:39:00Z">
        <w:r w:rsidRPr="006E6581">
          <w:rPr>
            <w:rFonts w:cs="Arial"/>
            <w:lang w:eastAsia="zh-CN"/>
          </w:rPr>
          <w:tab/>
          <w:t xml:space="preserve">Scenario </w:t>
        </w:r>
      </w:ins>
      <w:ins w:id="3098" w:author="JK " w:date="2024-01-24T16:33:00Z">
        <w:r>
          <w:rPr>
            <w:rFonts w:cs="Arial"/>
            <w:lang w:eastAsia="zh-CN"/>
          </w:rPr>
          <w:t>1a</w:t>
        </w:r>
      </w:ins>
      <w:ins w:id="3099" w:author="JK " w:date="2024-01-22T18:39:00Z">
        <w:r w:rsidRPr="006E6581">
          <w:rPr>
            <w:rFonts w:cs="Arial"/>
            <w:lang w:eastAsia="zh-CN"/>
          </w:rPr>
          <w:t xml:space="preserve">: </w:t>
        </w:r>
        <w:r>
          <w:rPr>
            <w:rFonts w:cs="Arial"/>
            <w:lang w:eastAsia="zh-CN"/>
          </w:rPr>
          <w:t>27GHz N</w:t>
        </w:r>
        <w:r w:rsidRPr="006E6581">
          <w:rPr>
            <w:rFonts w:cs="Arial"/>
            <w:lang w:eastAsia="zh-CN"/>
          </w:rPr>
          <w:t xml:space="preserve">TN </w:t>
        </w:r>
        <w:r>
          <w:rPr>
            <w:rFonts w:cs="Arial"/>
            <w:lang w:eastAsia="zh-CN"/>
          </w:rPr>
          <w:t xml:space="preserve">UL interfering </w:t>
        </w:r>
        <w:r w:rsidRPr="006E6581">
          <w:rPr>
            <w:rFonts w:cs="Arial"/>
            <w:lang w:eastAsia="zh-CN"/>
          </w:rPr>
          <w:t xml:space="preserve">TN </w:t>
        </w:r>
        <w:r>
          <w:rPr>
            <w:rFonts w:cs="Arial" w:hint="eastAsia"/>
            <w:lang w:eastAsia="zh-CN"/>
          </w:rPr>
          <w:t>U</w:t>
        </w:r>
        <w:r w:rsidRPr="006E6581">
          <w:rPr>
            <w:rFonts w:cs="Arial"/>
            <w:lang w:eastAsia="zh-CN"/>
          </w:rPr>
          <w:t>L</w:t>
        </w:r>
      </w:ins>
      <w:bookmarkEnd w:id="3082"/>
      <w:bookmarkEnd w:id="3083"/>
      <w:bookmarkEnd w:id="3084"/>
      <w:bookmarkEnd w:id="3085"/>
      <w:bookmarkEnd w:id="3086"/>
      <w:bookmarkEnd w:id="3087"/>
      <w:bookmarkEnd w:id="3088"/>
      <w:bookmarkEnd w:id="3089"/>
      <w:bookmarkEnd w:id="3090"/>
      <w:bookmarkEnd w:id="3091"/>
      <w:bookmarkEnd w:id="3092"/>
    </w:p>
    <w:p w14:paraId="30F7D99E" w14:textId="77777777" w:rsidR="00C83509" w:rsidRPr="000F50E3" w:rsidRDefault="00C83509">
      <w:pPr>
        <w:rPr>
          <w:ins w:id="3100" w:author="JK " w:date="2024-01-22T18:40:00Z"/>
          <w:lang w:eastAsia="zh-CN"/>
        </w:rPr>
        <w:pPrChange w:id="3101" w:author="JK " w:date="2024-01-22T18:44:00Z">
          <w:pPr>
            <w:pStyle w:val="3"/>
            <w:ind w:left="0" w:firstLine="0"/>
          </w:pPr>
        </w:pPrChange>
      </w:pPr>
      <w:ins w:id="3102" w:author="JK " w:date="2024-01-22T18:4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Reserved]</w:t>
        </w:r>
      </w:ins>
    </w:p>
    <w:p w14:paraId="2F6460A9" w14:textId="77777777" w:rsidR="00C83509" w:rsidRDefault="00C83509" w:rsidP="00C83509">
      <w:pPr>
        <w:pStyle w:val="3"/>
        <w:ind w:left="0" w:firstLine="0"/>
        <w:rPr>
          <w:ins w:id="3103" w:author="JK " w:date="2024-01-22T18:44:00Z"/>
          <w:rFonts w:cs="Arial"/>
          <w:lang w:eastAsia="zh-CN"/>
        </w:rPr>
      </w:pPr>
      <w:ins w:id="3104" w:author="JK " w:date="2024-01-22T18:40:00Z">
        <w:r w:rsidRPr="006E6581">
          <w:rPr>
            <w:lang w:eastAsia="zh-CN"/>
          </w:rPr>
          <w:t>6</w:t>
        </w:r>
      </w:ins>
      <w:ins w:id="3105" w:author="JK " w:date="2024-01-24T16:33:00Z">
        <w:r>
          <w:rPr>
            <w:lang w:eastAsia="zh-CN"/>
          </w:rPr>
          <w:t>a</w:t>
        </w:r>
      </w:ins>
      <w:ins w:id="3106" w:author="JK " w:date="2024-01-22T18:40:00Z">
        <w:r w:rsidRPr="006E6581">
          <w:rPr>
            <w:lang w:eastAsia="zh-CN"/>
          </w:rPr>
          <w:t>.4.</w:t>
        </w:r>
      </w:ins>
      <w:ins w:id="3107" w:author="JK " w:date="2024-01-24T16:33:00Z">
        <w:r>
          <w:rPr>
            <w:lang w:eastAsia="zh-CN"/>
          </w:rPr>
          <w:t>2</w:t>
        </w:r>
      </w:ins>
      <w:ins w:id="3108" w:author="JK " w:date="2024-01-22T18:40:00Z">
        <w:r w:rsidRPr="006E6581">
          <w:rPr>
            <w:rFonts w:cs="Arial"/>
            <w:lang w:eastAsia="zh-CN"/>
          </w:rPr>
          <w:tab/>
          <w:t xml:space="preserve">Scenario </w:t>
        </w:r>
      </w:ins>
      <w:ins w:id="3109" w:author="JK " w:date="2024-01-24T16:33:00Z">
        <w:r>
          <w:rPr>
            <w:rFonts w:cs="Arial"/>
            <w:lang w:eastAsia="zh-CN"/>
          </w:rPr>
          <w:t>2a</w:t>
        </w:r>
      </w:ins>
      <w:ins w:id="3110" w:author="JK " w:date="2024-01-22T18:40:00Z">
        <w:r w:rsidRPr="006E6581">
          <w:rPr>
            <w:rFonts w:cs="Arial"/>
            <w:lang w:eastAsia="zh-CN"/>
          </w:rPr>
          <w:t xml:space="preserve">: </w:t>
        </w:r>
        <w:r>
          <w:rPr>
            <w:rFonts w:cs="Arial"/>
            <w:lang w:eastAsia="zh-CN"/>
          </w:rPr>
          <w:t xml:space="preserve">27GHz </w:t>
        </w:r>
        <w:r w:rsidRPr="006E6581">
          <w:rPr>
            <w:rFonts w:cs="Arial"/>
            <w:lang w:eastAsia="zh-CN"/>
          </w:rPr>
          <w:t xml:space="preserve">TN </w:t>
        </w:r>
        <w:r>
          <w:rPr>
            <w:rFonts w:cs="Arial"/>
            <w:lang w:eastAsia="zh-CN"/>
          </w:rPr>
          <w:t>UL interfering N</w:t>
        </w:r>
        <w:r w:rsidRPr="006E6581">
          <w:rPr>
            <w:rFonts w:cs="Arial"/>
            <w:lang w:eastAsia="zh-CN"/>
          </w:rPr>
          <w:t xml:space="preserve">TN </w:t>
        </w:r>
        <w:r>
          <w:rPr>
            <w:rFonts w:cs="Arial" w:hint="eastAsia"/>
            <w:lang w:eastAsia="zh-CN"/>
          </w:rPr>
          <w:t>U</w:t>
        </w:r>
        <w:r w:rsidRPr="006E6581">
          <w:rPr>
            <w:rFonts w:cs="Arial"/>
            <w:lang w:eastAsia="zh-CN"/>
          </w:rPr>
          <w:t>L</w:t>
        </w:r>
      </w:ins>
    </w:p>
    <w:p w14:paraId="38DCFA34" w14:textId="77777777" w:rsidR="00C83509" w:rsidRPr="000F50E3" w:rsidRDefault="00C83509" w:rsidP="00C83509">
      <w:pPr>
        <w:rPr>
          <w:ins w:id="3111" w:author="JK " w:date="2024-01-22T18:44:00Z"/>
          <w:lang w:eastAsia="zh-CN"/>
        </w:rPr>
      </w:pPr>
      <w:ins w:id="3112" w:author="JK " w:date="2024-01-22T18:4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Reserved]</w:t>
        </w:r>
      </w:ins>
    </w:p>
    <w:p w14:paraId="10776952" w14:textId="77777777" w:rsidR="00C83509" w:rsidRPr="000F50E3" w:rsidRDefault="00C83509">
      <w:pPr>
        <w:rPr>
          <w:ins w:id="3113" w:author="JK " w:date="2024-01-22T18:40:00Z"/>
          <w:lang w:eastAsia="zh-CN"/>
        </w:rPr>
        <w:pPrChange w:id="3114" w:author="JK " w:date="2024-01-22T18:44:00Z">
          <w:pPr>
            <w:pStyle w:val="3"/>
            <w:ind w:left="0" w:firstLine="0"/>
          </w:pPr>
        </w:pPrChange>
      </w:pPr>
    </w:p>
    <w:p w14:paraId="50102CC1" w14:textId="77777777" w:rsidR="00C83509" w:rsidRDefault="00C83509" w:rsidP="00C83509">
      <w:pPr>
        <w:pStyle w:val="3"/>
        <w:ind w:left="0" w:firstLine="0"/>
        <w:rPr>
          <w:ins w:id="3115" w:author="JK " w:date="2024-01-22T18:44:00Z"/>
          <w:rFonts w:cs="Arial"/>
          <w:lang w:eastAsia="zh-CN"/>
        </w:rPr>
      </w:pPr>
      <w:ins w:id="3116" w:author="JK " w:date="2024-01-22T18:40:00Z">
        <w:r w:rsidRPr="006E6581">
          <w:rPr>
            <w:lang w:eastAsia="zh-CN"/>
          </w:rPr>
          <w:t>6</w:t>
        </w:r>
      </w:ins>
      <w:ins w:id="3117" w:author="JK " w:date="2024-01-24T16:33:00Z">
        <w:r>
          <w:rPr>
            <w:lang w:eastAsia="zh-CN"/>
          </w:rPr>
          <w:t>a</w:t>
        </w:r>
      </w:ins>
      <w:ins w:id="3118" w:author="JK " w:date="2024-01-22T18:40:00Z">
        <w:r w:rsidRPr="006E6581">
          <w:rPr>
            <w:lang w:eastAsia="zh-CN"/>
          </w:rPr>
          <w:t>.4.</w:t>
        </w:r>
      </w:ins>
      <w:ins w:id="3119" w:author="JK " w:date="2024-01-24T16:34:00Z">
        <w:r>
          <w:rPr>
            <w:lang w:eastAsia="zh-CN"/>
          </w:rPr>
          <w:t>3</w:t>
        </w:r>
      </w:ins>
      <w:ins w:id="3120" w:author="JK " w:date="2024-01-22T18:40:00Z">
        <w:r>
          <w:rPr>
            <w:rFonts w:cs="Arial"/>
            <w:lang w:eastAsia="zh-CN"/>
          </w:rPr>
          <w:tab/>
          <w:t xml:space="preserve">Scenario </w:t>
        </w:r>
      </w:ins>
      <w:ins w:id="3121" w:author="JK " w:date="2024-01-24T16:34:00Z">
        <w:r>
          <w:rPr>
            <w:rFonts w:cs="Arial"/>
            <w:lang w:eastAsia="zh-CN"/>
          </w:rPr>
          <w:t>3a</w:t>
        </w:r>
      </w:ins>
      <w:ins w:id="3122" w:author="JK " w:date="2024-01-22T18:40:00Z">
        <w:r w:rsidRPr="006E6581">
          <w:rPr>
            <w:rFonts w:cs="Arial"/>
            <w:lang w:eastAsia="zh-CN"/>
          </w:rPr>
          <w:t xml:space="preserve">: </w:t>
        </w:r>
        <w:r>
          <w:rPr>
            <w:rFonts w:cs="Arial"/>
            <w:lang w:eastAsia="zh-CN"/>
          </w:rPr>
          <w:t>27GHz N</w:t>
        </w:r>
        <w:r w:rsidRPr="006E6581">
          <w:rPr>
            <w:rFonts w:cs="Arial"/>
            <w:lang w:eastAsia="zh-CN"/>
          </w:rPr>
          <w:t xml:space="preserve">TN </w:t>
        </w:r>
        <w:r>
          <w:rPr>
            <w:rFonts w:cs="Arial"/>
            <w:lang w:eastAsia="zh-CN"/>
          </w:rPr>
          <w:t xml:space="preserve">UL interfering </w:t>
        </w:r>
        <w:r w:rsidRPr="006E6581">
          <w:rPr>
            <w:rFonts w:cs="Arial"/>
            <w:lang w:eastAsia="zh-CN"/>
          </w:rPr>
          <w:t xml:space="preserve">TN </w:t>
        </w:r>
        <w:r>
          <w:rPr>
            <w:rFonts w:cs="Arial"/>
            <w:lang w:eastAsia="zh-CN"/>
          </w:rPr>
          <w:t>D</w:t>
        </w:r>
        <w:r w:rsidRPr="006E6581">
          <w:rPr>
            <w:rFonts w:cs="Arial"/>
            <w:lang w:eastAsia="zh-CN"/>
          </w:rPr>
          <w:t>L</w:t>
        </w:r>
      </w:ins>
    </w:p>
    <w:p w14:paraId="1791CA46" w14:textId="77777777" w:rsidR="00C83509" w:rsidRPr="000F50E3" w:rsidRDefault="00C83509">
      <w:pPr>
        <w:rPr>
          <w:ins w:id="3123" w:author="JK " w:date="2024-01-22T18:40:00Z"/>
          <w:lang w:eastAsia="zh-CN"/>
        </w:rPr>
        <w:pPrChange w:id="3124" w:author="JK " w:date="2024-01-22T18:44:00Z">
          <w:pPr>
            <w:pStyle w:val="3"/>
            <w:ind w:left="0" w:firstLine="0"/>
          </w:pPr>
        </w:pPrChange>
      </w:pPr>
      <w:ins w:id="3125" w:author="JK " w:date="2024-01-22T18:4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Reserved]</w:t>
        </w:r>
      </w:ins>
    </w:p>
    <w:p w14:paraId="4F0990F5" w14:textId="77777777" w:rsidR="00C83509" w:rsidRDefault="00C83509" w:rsidP="00C83509">
      <w:pPr>
        <w:pStyle w:val="3"/>
        <w:ind w:left="0" w:firstLine="0"/>
        <w:rPr>
          <w:ins w:id="3126" w:author="JK " w:date="2024-01-22T18:44:00Z"/>
          <w:rFonts w:cs="Arial"/>
          <w:lang w:eastAsia="zh-CN"/>
        </w:rPr>
      </w:pPr>
      <w:ins w:id="3127" w:author="JK " w:date="2024-01-22T18:40:00Z">
        <w:r w:rsidRPr="006E6581">
          <w:rPr>
            <w:lang w:eastAsia="zh-CN"/>
          </w:rPr>
          <w:t>6</w:t>
        </w:r>
      </w:ins>
      <w:ins w:id="3128" w:author="JK " w:date="2024-01-24T16:34:00Z">
        <w:r>
          <w:rPr>
            <w:lang w:eastAsia="zh-CN"/>
          </w:rPr>
          <w:t>a</w:t>
        </w:r>
      </w:ins>
      <w:ins w:id="3129" w:author="JK " w:date="2024-01-22T18:40:00Z">
        <w:r w:rsidRPr="006E6581">
          <w:rPr>
            <w:lang w:eastAsia="zh-CN"/>
          </w:rPr>
          <w:t>.4.</w:t>
        </w:r>
      </w:ins>
      <w:ins w:id="3130" w:author="JK " w:date="2024-01-24T16:34:00Z">
        <w:r>
          <w:rPr>
            <w:lang w:eastAsia="zh-CN"/>
          </w:rPr>
          <w:t>4</w:t>
        </w:r>
      </w:ins>
      <w:ins w:id="3131" w:author="JK " w:date="2024-01-22T18:40:00Z">
        <w:r>
          <w:rPr>
            <w:rFonts w:cs="Arial"/>
            <w:lang w:eastAsia="zh-CN"/>
          </w:rPr>
          <w:tab/>
          <w:t xml:space="preserve">Scenario </w:t>
        </w:r>
      </w:ins>
      <w:ins w:id="3132" w:author="JK " w:date="2024-01-24T16:34:00Z">
        <w:r>
          <w:rPr>
            <w:rFonts w:cs="Arial"/>
            <w:lang w:eastAsia="zh-CN"/>
          </w:rPr>
          <w:t>4a</w:t>
        </w:r>
      </w:ins>
      <w:ins w:id="3133" w:author="JK " w:date="2024-01-22T18:40:00Z">
        <w:r w:rsidRPr="006E6581">
          <w:rPr>
            <w:rFonts w:cs="Arial"/>
            <w:lang w:eastAsia="zh-CN"/>
          </w:rPr>
          <w:t xml:space="preserve">: </w:t>
        </w:r>
        <w:r>
          <w:rPr>
            <w:rFonts w:cs="Arial"/>
            <w:lang w:eastAsia="zh-CN"/>
          </w:rPr>
          <w:t xml:space="preserve">27GHz </w:t>
        </w:r>
      </w:ins>
      <w:ins w:id="3134" w:author="JK " w:date="2024-01-22T18:41:00Z">
        <w:r w:rsidRPr="006E6581">
          <w:rPr>
            <w:rFonts w:cs="Arial"/>
            <w:lang w:eastAsia="zh-CN"/>
          </w:rPr>
          <w:t xml:space="preserve">TN </w:t>
        </w:r>
        <w:r>
          <w:rPr>
            <w:rFonts w:cs="Arial"/>
            <w:lang w:eastAsia="zh-CN"/>
          </w:rPr>
          <w:t>D</w:t>
        </w:r>
        <w:r w:rsidRPr="006E6581">
          <w:rPr>
            <w:rFonts w:cs="Arial"/>
            <w:lang w:eastAsia="zh-CN"/>
          </w:rPr>
          <w:t>L</w:t>
        </w:r>
      </w:ins>
      <w:ins w:id="3135" w:author="JK " w:date="2024-01-22T18:40:00Z">
        <w:r>
          <w:rPr>
            <w:rFonts w:cs="Arial"/>
            <w:lang w:eastAsia="zh-CN"/>
          </w:rPr>
          <w:t xml:space="preserve"> interfering </w:t>
        </w:r>
      </w:ins>
      <w:ins w:id="3136" w:author="JK " w:date="2024-01-22T18:41:00Z">
        <w:r>
          <w:rPr>
            <w:rFonts w:cs="Arial"/>
            <w:lang w:eastAsia="zh-CN"/>
          </w:rPr>
          <w:t>N</w:t>
        </w:r>
        <w:r w:rsidRPr="006E6581">
          <w:rPr>
            <w:rFonts w:cs="Arial"/>
            <w:lang w:eastAsia="zh-CN"/>
          </w:rPr>
          <w:t xml:space="preserve">TN </w:t>
        </w:r>
        <w:r>
          <w:rPr>
            <w:rFonts w:cs="Arial"/>
            <w:lang w:eastAsia="zh-CN"/>
          </w:rPr>
          <w:t>UL</w:t>
        </w:r>
      </w:ins>
    </w:p>
    <w:p w14:paraId="3D0AE351" w14:textId="77777777" w:rsidR="00C83509" w:rsidRPr="000F50E3" w:rsidRDefault="00C83509">
      <w:pPr>
        <w:rPr>
          <w:ins w:id="3137" w:author="JK " w:date="2024-01-22T18:41:00Z"/>
          <w:lang w:eastAsia="zh-CN"/>
        </w:rPr>
        <w:pPrChange w:id="3138" w:author="JK " w:date="2024-01-22T18:44:00Z">
          <w:pPr>
            <w:pStyle w:val="3"/>
            <w:ind w:left="0" w:firstLine="0"/>
          </w:pPr>
        </w:pPrChange>
      </w:pPr>
      <w:ins w:id="3139" w:author="JK " w:date="2024-01-22T18:4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Reserved]</w:t>
        </w:r>
      </w:ins>
    </w:p>
    <w:p w14:paraId="65BF6BDF" w14:textId="77777777" w:rsidR="00C83509" w:rsidRDefault="00C83509" w:rsidP="00C83509">
      <w:pPr>
        <w:pStyle w:val="3"/>
        <w:ind w:left="0" w:firstLine="0"/>
        <w:rPr>
          <w:ins w:id="3140" w:author="JK " w:date="2024-01-22T18:44:00Z"/>
          <w:rFonts w:cs="Arial"/>
          <w:lang w:eastAsia="zh-CN"/>
        </w:rPr>
      </w:pPr>
      <w:ins w:id="3141" w:author="JK " w:date="2024-01-22T18:41:00Z">
        <w:r w:rsidRPr="006E6581">
          <w:rPr>
            <w:lang w:eastAsia="zh-CN"/>
          </w:rPr>
          <w:t>6</w:t>
        </w:r>
      </w:ins>
      <w:ins w:id="3142" w:author="JK " w:date="2024-01-24T16:34:00Z">
        <w:r>
          <w:rPr>
            <w:lang w:eastAsia="zh-CN"/>
          </w:rPr>
          <w:t>a</w:t>
        </w:r>
      </w:ins>
      <w:ins w:id="3143" w:author="JK " w:date="2024-01-22T18:41:00Z">
        <w:r w:rsidRPr="006E6581">
          <w:rPr>
            <w:lang w:eastAsia="zh-CN"/>
          </w:rPr>
          <w:t>.4.</w:t>
        </w:r>
      </w:ins>
      <w:ins w:id="3144" w:author="JK " w:date="2024-01-24T16:34:00Z">
        <w:r>
          <w:rPr>
            <w:lang w:eastAsia="zh-CN"/>
          </w:rPr>
          <w:t>5</w:t>
        </w:r>
      </w:ins>
      <w:ins w:id="3145" w:author="JK " w:date="2024-01-22T18:41:00Z">
        <w:r>
          <w:rPr>
            <w:rFonts w:cs="Arial"/>
            <w:lang w:eastAsia="zh-CN"/>
          </w:rPr>
          <w:tab/>
          <w:t xml:space="preserve">Scenario </w:t>
        </w:r>
      </w:ins>
      <w:ins w:id="3146" w:author="JK " w:date="2024-01-24T16:34:00Z">
        <w:r>
          <w:rPr>
            <w:rFonts w:cs="Arial"/>
            <w:lang w:eastAsia="zh-CN"/>
          </w:rPr>
          <w:t>5a</w:t>
        </w:r>
      </w:ins>
      <w:ins w:id="3147" w:author="JK " w:date="2024-01-22T18:41:00Z">
        <w:r w:rsidRPr="006E6581">
          <w:rPr>
            <w:rFonts w:cs="Arial"/>
            <w:lang w:eastAsia="zh-CN"/>
          </w:rPr>
          <w:t xml:space="preserve">: </w:t>
        </w:r>
        <w:r>
          <w:rPr>
            <w:rFonts w:cs="Arial"/>
            <w:lang w:eastAsia="zh-CN"/>
          </w:rPr>
          <w:t xml:space="preserve">17GHz </w:t>
        </w:r>
        <w:r w:rsidRPr="006E6581">
          <w:rPr>
            <w:rFonts w:cs="Arial"/>
            <w:lang w:eastAsia="zh-CN"/>
          </w:rPr>
          <w:t xml:space="preserve">TN </w:t>
        </w:r>
        <w:r>
          <w:rPr>
            <w:rFonts w:cs="Arial"/>
            <w:lang w:eastAsia="zh-CN"/>
          </w:rPr>
          <w:t>D</w:t>
        </w:r>
        <w:r w:rsidRPr="006E6581">
          <w:rPr>
            <w:rFonts w:cs="Arial"/>
            <w:lang w:eastAsia="zh-CN"/>
          </w:rPr>
          <w:t>L</w:t>
        </w:r>
        <w:r>
          <w:rPr>
            <w:rFonts w:cs="Arial"/>
            <w:lang w:eastAsia="zh-CN"/>
          </w:rPr>
          <w:t xml:space="preserve"> interfering N</w:t>
        </w:r>
        <w:r w:rsidRPr="006E6581">
          <w:rPr>
            <w:rFonts w:cs="Arial"/>
            <w:lang w:eastAsia="zh-CN"/>
          </w:rPr>
          <w:t xml:space="preserve">TN </w:t>
        </w:r>
        <w:r>
          <w:rPr>
            <w:rFonts w:cs="Arial" w:hint="eastAsia"/>
            <w:lang w:eastAsia="zh-CN"/>
          </w:rPr>
          <w:t>D</w:t>
        </w:r>
        <w:r>
          <w:rPr>
            <w:rFonts w:cs="Arial"/>
            <w:lang w:eastAsia="zh-CN"/>
          </w:rPr>
          <w:t>L</w:t>
        </w:r>
      </w:ins>
    </w:p>
    <w:p w14:paraId="7B9A34DB" w14:textId="77777777" w:rsidR="00C83509" w:rsidRPr="000F50E3" w:rsidRDefault="00C83509">
      <w:pPr>
        <w:rPr>
          <w:ins w:id="3148" w:author="JK " w:date="2024-01-22T18:41:00Z"/>
          <w:lang w:eastAsia="zh-CN"/>
        </w:rPr>
        <w:pPrChange w:id="3149" w:author="JK " w:date="2024-01-22T18:44:00Z">
          <w:pPr>
            <w:pStyle w:val="3"/>
            <w:ind w:left="0" w:firstLine="0"/>
          </w:pPr>
        </w:pPrChange>
      </w:pPr>
      <w:ins w:id="3150" w:author="JK " w:date="2024-01-22T18:4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Reserved]</w:t>
        </w:r>
      </w:ins>
    </w:p>
    <w:p w14:paraId="65EAB682" w14:textId="77777777" w:rsidR="00C83509" w:rsidRDefault="00C83509" w:rsidP="00C83509">
      <w:pPr>
        <w:pStyle w:val="3"/>
        <w:ind w:left="0" w:firstLine="0"/>
        <w:rPr>
          <w:ins w:id="3151" w:author="JK " w:date="2024-01-22T18:44:00Z"/>
          <w:rFonts w:cs="Arial"/>
          <w:lang w:eastAsia="zh-CN"/>
        </w:rPr>
      </w:pPr>
      <w:ins w:id="3152" w:author="JK " w:date="2024-01-22T18:41:00Z">
        <w:r w:rsidRPr="006E6581">
          <w:rPr>
            <w:lang w:eastAsia="zh-CN"/>
          </w:rPr>
          <w:t>6</w:t>
        </w:r>
      </w:ins>
      <w:ins w:id="3153" w:author="JK " w:date="2024-01-24T16:34:00Z">
        <w:r>
          <w:rPr>
            <w:lang w:eastAsia="zh-CN"/>
          </w:rPr>
          <w:t>a</w:t>
        </w:r>
      </w:ins>
      <w:ins w:id="3154" w:author="JK " w:date="2024-01-22T18:41:00Z">
        <w:r w:rsidRPr="006E6581">
          <w:rPr>
            <w:lang w:eastAsia="zh-CN"/>
          </w:rPr>
          <w:t>.4.</w:t>
        </w:r>
      </w:ins>
      <w:ins w:id="3155" w:author="JK " w:date="2024-01-24T16:34:00Z">
        <w:r>
          <w:rPr>
            <w:lang w:eastAsia="zh-CN"/>
          </w:rPr>
          <w:t>6</w:t>
        </w:r>
      </w:ins>
      <w:ins w:id="3156" w:author="JK " w:date="2024-01-22T18:41:00Z">
        <w:r>
          <w:rPr>
            <w:rFonts w:cs="Arial"/>
            <w:lang w:eastAsia="zh-CN"/>
          </w:rPr>
          <w:tab/>
          <w:t xml:space="preserve">Scenario </w:t>
        </w:r>
      </w:ins>
      <w:ins w:id="3157" w:author="JK " w:date="2024-01-24T16:34:00Z">
        <w:r>
          <w:rPr>
            <w:rFonts w:cs="Arial"/>
            <w:lang w:eastAsia="zh-CN"/>
          </w:rPr>
          <w:t>6a</w:t>
        </w:r>
      </w:ins>
      <w:ins w:id="3158" w:author="JK " w:date="2024-01-22T18:41:00Z">
        <w:r w:rsidRPr="006E6581">
          <w:rPr>
            <w:rFonts w:cs="Arial"/>
            <w:lang w:eastAsia="zh-CN"/>
          </w:rPr>
          <w:t xml:space="preserve">: </w:t>
        </w:r>
        <w:r>
          <w:rPr>
            <w:rFonts w:cs="Arial"/>
            <w:lang w:eastAsia="zh-CN"/>
          </w:rPr>
          <w:t>17GHz N</w:t>
        </w:r>
        <w:r w:rsidRPr="006E6581">
          <w:rPr>
            <w:rFonts w:cs="Arial"/>
            <w:lang w:eastAsia="zh-CN"/>
          </w:rPr>
          <w:t xml:space="preserve">TN </w:t>
        </w:r>
        <w:r>
          <w:rPr>
            <w:rFonts w:cs="Arial"/>
            <w:lang w:eastAsia="zh-CN"/>
          </w:rPr>
          <w:t>D</w:t>
        </w:r>
        <w:r w:rsidRPr="006E6581">
          <w:rPr>
            <w:rFonts w:cs="Arial"/>
            <w:lang w:eastAsia="zh-CN"/>
          </w:rPr>
          <w:t>L</w:t>
        </w:r>
        <w:r>
          <w:rPr>
            <w:rFonts w:cs="Arial"/>
            <w:lang w:eastAsia="zh-CN"/>
          </w:rPr>
          <w:t xml:space="preserve"> interfering </w:t>
        </w:r>
        <w:r w:rsidRPr="006E6581">
          <w:rPr>
            <w:rFonts w:cs="Arial"/>
            <w:lang w:eastAsia="zh-CN"/>
          </w:rPr>
          <w:t xml:space="preserve">TN </w:t>
        </w:r>
      </w:ins>
      <w:ins w:id="3159" w:author="JK " w:date="2024-01-22T18:42:00Z">
        <w:r>
          <w:rPr>
            <w:rFonts w:cs="Arial"/>
            <w:lang w:eastAsia="zh-CN"/>
          </w:rPr>
          <w:t>D</w:t>
        </w:r>
      </w:ins>
      <w:ins w:id="3160" w:author="JK " w:date="2024-01-22T18:41:00Z">
        <w:r>
          <w:rPr>
            <w:rFonts w:cs="Arial"/>
            <w:lang w:eastAsia="zh-CN"/>
          </w:rPr>
          <w:t>L</w:t>
        </w:r>
      </w:ins>
    </w:p>
    <w:p w14:paraId="78688A4A" w14:textId="77777777" w:rsidR="00C83509" w:rsidRPr="000F50E3" w:rsidRDefault="00C83509">
      <w:pPr>
        <w:rPr>
          <w:ins w:id="3161" w:author="JK " w:date="2024-01-22T18:42:00Z"/>
          <w:lang w:eastAsia="zh-CN"/>
        </w:rPr>
        <w:pPrChange w:id="3162" w:author="JK " w:date="2024-01-22T18:44:00Z">
          <w:pPr>
            <w:pStyle w:val="3"/>
            <w:ind w:left="0" w:firstLine="0"/>
          </w:pPr>
        </w:pPrChange>
      </w:pPr>
      <w:ins w:id="3163" w:author="JK " w:date="2024-01-22T18:4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Reserved]</w:t>
        </w:r>
      </w:ins>
    </w:p>
    <w:p w14:paraId="5D8E3CC1" w14:textId="77777777" w:rsidR="00C83509" w:rsidRDefault="00C83509" w:rsidP="00C83509">
      <w:pPr>
        <w:pStyle w:val="3"/>
        <w:ind w:left="0" w:firstLine="0"/>
        <w:rPr>
          <w:ins w:id="3164" w:author="JK " w:date="2024-01-22T18:44:00Z"/>
          <w:rFonts w:cs="Arial"/>
          <w:lang w:eastAsia="zh-CN"/>
        </w:rPr>
      </w:pPr>
      <w:ins w:id="3165" w:author="JK " w:date="2024-01-22T18:42:00Z">
        <w:r w:rsidRPr="006E6581">
          <w:rPr>
            <w:lang w:eastAsia="zh-CN"/>
          </w:rPr>
          <w:t>6</w:t>
        </w:r>
      </w:ins>
      <w:ins w:id="3166" w:author="JK " w:date="2024-01-24T16:34:00Z">
        <w:r>
          <w:rPr>
            <w:lang w:eastAsia="zh-CN"/>
          </w:rPr>
          <w:t>a</w:t>
        </w:r>
      </w:ins>
      <w:ins w:id="3167" w:author="JK " w:date="2024-01-22T18:42:00Z">
        <w:r w:rsidRPr="006E6581">
          <w:rPr>
            <w:lang w:eastAsia="zh-CN"/>
          </w:rPr>
          <w:t>.4.</w:t>
        </w:r>
      </w:ins>
      <w:ins w:id="3168" w:author="JK " w:date="2024-01-24T16:34:00Z">
        <w:r>
          <w:rPr>
            <w:lang w:eastAsia="zh-CN"/>
          </w:rPr>
          <w:t>7</w:t>
        </w:r>
      </w:ins>
      <w:ins w:id="3169" w:author="JK " w:date="2024-01-22T18:42:00Z">
        <w:r>
          <w:rPr>
            <w:rFonts w:cs="Arial"/>
            <w:lang w:eastAsia="zh-CN"/>
          </w:rPr>
          <w:tab/>
          <w:t xml:space="preserve">Scenario </w:t>
        </w:r>
      </w:ins>
      <w:ins w:id="3170" w:author="JK " w:date="2024-01-24T16:34:00Z">
        <w:r>
          <w:rPr>
            <w:rFonts w:cs="Arial"/>
            <w:lang w:eastAsia="zh-CN"/>
          </w:rPr>
          <w:t>7a:</w:t>
        </w:r>
      </w:ins>
      <w:ins w:id="3171" w:author="JK " w:date="2024-01-22T18:42:00Z">
        <w:r w:rsidRPr="006E6581">
          <w:rPr>
            <w:rFonts w:cs="Arial"/>
            <w:lang w:eastAsia="zh-CN"/>
          </w:rPr>
          <w:t xml:space="preserve"> </w:t>
        </w:r>
        <w:r>
          <w:rPr>
            <w:rFonts w:cs="Arial"/>
            <w:lang w:eastAsia="zh-CN"/>
          </w:rPr>
          <w:t>17GHz N</w:t>
        </w:r>
        <w:r w:rsidRPr="006E6581">
          <w:rPr>
            <w:rFonts w:cs="Arial"/>
            <w:lang w:eastAsia="zh-CN"/>
          </w:rPr>
          <w:t xml:space="preserve">TN </w:t>
        </w:r>
        <w:r>
          <w:rPr>
            <w:rFonts w:cs="Arial"/>
            <w:lang w:eastAsia="zh-CN"/>
          </w:rPr>
          <w:t>D</w:t>
        </w:r>
        <w:r w:rsidRPr="006E6581">
          <w:rPr>
            <w:rFonts w:cs="Arial"/>
            <w:lang w:eastAsia="zh-CN"/>
          </w:rPr>
          <w:t>L</w:t>
        </w:r>
        <w:r>
          <w:rPr>
            <w:rFonts w:cs="Arial"/>
            <w:lang w:eastAsia="zh-CN"/>
          </w:rPr>
          <w:t xml:space="preserve"> interfering </w:t>
        </w:r>
        <w:r w:rsidRPr="006E6581">
          <w:rPr>
            <w:rFonts w:cs="Arial"/>
            <w:lang w:eastAsia="zh-CN"/>
          </w:rPr>
          <w:t xml:space="preserve">TN </w:t>
        </w:r>
        <w:r>
          <w:rPr>
            <w:rFonts w:cs="Arial"/>
            <w:lang w:eastAsia="zh-CN"/>
          </w:rPr>
          <w:t>UL</w:t>
        </w:r>
      </w:ins>
    </w:p>
    <w:p w14:paraId="34BDAC54" w14:textId="77777777" w:rsidR="00C83509" w:rsidRPr="000F50E3" w:rsidRDefault="00C83509">
      <w:pPr>
        <w:rPr>
          <w:ins w:id="3172" w:author="JK " w:date="2024-01-22T18:42:00Z"/>
          <w:lang w:eastAsia="zh-CN"/>
        </w:rPr>
        <w:pPrChange w:id="3173" w:author="JK " w:date="2024-01-22T18:44:00Z">
          <w:pPr>
            <w:pStyle w:val="3"/>
            <w:ind w:left="0" w:firstLine="0"/>
          </w:pPr>
        </w:pPrChange>
      </w:pPr>
      <w:ins w:id="3174" w:author="JK " w:date="2024-01-22T18:4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Reserved]</w:t>
        </w:r>
      </w:ins>
    </w:p>
    <w:p w14:paraId="6B88E1CA" w14:textId="77777777" w:rsidR="00C83509" w:rsidRDefault="00C83509" w:rsidP="00C83509">
      <w:pPr>
        <w:pStyle w:val="3"/>
        <w:ind w:left="0" w:firstLine="0"/>
        <w:rPr>
          <w:ins w:id="3175" w:author="JK " w:date="2024-01-22T18:42:00Z"/>
          <w:rFonts w:cs="Arial"/>
          <w:lang w:eastAsia="zh-CN"/>
        </w:rPr>
      </w:pPr>
      <w:ins w:id="3176" w:author="JK " w:date="2024-01-22T18:42:00Z">
        <w:r w:rsidRPr="006E6581">
          <w:rPr>
            <w:lang w:eastAsia="zh-CN"/>
          </w:rPr>
          <w:t>6</w:t>
        </w:r>
      </w:ins>
      <w:ins w:id="3177" w:author="JK " w:date="2024-01-24T16:34:00Z">
        <w:r>
          <w:rPr>
            <w:lang w:eastAsia="zh-CN"/>
          </w:rPr>
          <w:t>a</w:t>
        </w:r>
      </w:ins>
      <w:ins w:id="3178" w:author="JK " w:date="2024-01-22T18:42:00Z">
        <w:r w:rsidRPr="006E6581">
          <w:rPr>
            <w:lang w:eastAsia="zh-CN"/>
          </w:rPr>
          <w:t>.4.</w:t>
        </w:r>
      </w:ins>
      <w:ins w:id="3179" w:author="JK " w:date="2024-01-24T16:34:00Z">
        <w:r>
          <w:rPr>
            <w:lang w:eastAsia="zh-CN"/>
          </w:rPr>
          <w:t>8</w:t>
        </w:r>
      </w:ins>
      <w:ins w:id="3180" w:author="JK " w:date="2024-01-22T18:42:00Z">
        <w:r>
          <w:rPr>
            <w:rFonts w:cs="Arial"/>
            <w:lang w:eastAsia="zh-CN"/>
          </w:rPr>
          <w:tab/>
          <w:t xml:space="preserve">Scenario </w:t>
        </w:r>
      </w:ins>
      <w:ins w:id="3181" w:author="JK " w:date="2024-01-24T16:34:00Z">
        <w:r>
          <w:rPr>
            <w:rFonts w:cs="Arial"/>
            <w:lang w:eastAsia="zh-CN"/>
          </w:rPr>
          <w:t>8a</w:t>
        </w:r>
      </w:ins>
      <w:ins w:id="3182" w:author="JK " w:date="2024-01-22T18:42:00Z">
        <w:r w:rsidRPr="006E6581">
          <w:rPr>
            <w:rFonts w:cs="Arial"/>
            <w:lang w:eastAsia="zh-CN"/>
          </w:rPr>
          <w:t xml:space="preserve">: </w:t>
        </w:r>
        <w:r>
          <w:rPr>
            <w:rFonts w:cs="Arial"/>
            <w:lang w:eastAsia="zh-CN"/>
          </w:rPr>
          <w:t xml:space="preserve">17GHz </w:t>
        </w:r>
        <w:r w:rsidRPr="006E6581">
          <w:rPr>
            <w:rFonts w:cs="Arial"/>
            <w:lang w:eastAsia="zh-CN"/>
          </w:rPr>
          <w:t xml:space="preserve">TN </w:t>
        </w:r>
        <w:r>
          <w:rPr>
            <w:rFonts w:cs="Arial"/>
            <w:lang w:eastAsia="zh-CN"/>
          </w:rPr>
          <w:t>U</w:t>
        </w:r>
        <w:r w:rsidRPr="006E6581">
          <w:rPr>
            <w:rFonts w:cs="Arial"/>
            <w:lang w:eastAsia="zh-CN"/>
          </w:rPr>
          <w:t>L</w:t>
        </w:r>
        <w:r>
          <w:rPr>
            <w:rFonts w:cs="Arial"/>
            <w:lang w:eastAsia="zh-CN"/>
          </w:rPr>
          <w:t xml:space="preserve"> interfering N</w:t>
        </w:r>
        <w:r w:rsidRPr="006E6581">
          <w:rPr>
            <w:rFonts w:cs="Arial"/>
            <w:lang w:eastAsia="zh-CN"/>
          </w:rPr>
          <w:t xml:space="preserve">TN </w:t>
        </w:r>
        <w:r>
          <w:rPr>
            <w:rFonts w:cs="Arial"/>
            <w:lang w:eastAsia="zh-CN"/>
          </w:rPr>
          <w:t>DL</w:t>
        </w:r>
      </w:ins>
    </w:p>
    <w:p w14:paraId="7D4AE2F6" w14:textId="77777777" w:rsidR="00C83509" w:rsidRPr="000F50E3" w:rsidRDefault="00C83509" w:rsidP="00C83509">
      <w:pPr>
        <w:rPr>
          <w:ins w:id="3183" w:author="JK " w:date="2024-01-22T18:44:00Z"/>
          <w:lang w:eastAsia="zh-CN"/>
        </w:rPr>
      </w:pPr>
      <w:ins w:id="3184" w:author="JK " w:date="2024-01-22T18:4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Reserved]</w:t>
        </w:r>
      </w:ins>
    </w:p>
    <w:p w14:paraId="3CF1FCD1" w14:textId="77777777" w:rsidR="00C83509" w:rsidRDefault="00C83509" w:rsidP="00C83509">
      <w:pPr>
        <w:pStyle w:val="2"/>
        <w:ind w:left="432" w:hanging="432"/>
      </w:pPr>
      <w:bookmarkStart w:id="3185" w:name="_Toc87889266"/>
      <w:bookmarkStart w:id="3186" w:name="_Toc94170373"/>
      <w:bookmarkStart w:id="3187" w:name="_Toc104122384"/>
      <w:bookmarkStart w:id="3188" w:name="_Toc104210190"/>
      <w:bookmarkStart w:id="3189" w:name="_Toc104502902"/>
      <w:bookmarkStart w:id="3190" w:name="_Toc106127662"/>
      <w:bookmarkStart w:id="3191" w:name="_Toc115087955"/>
      <w:bookmarkStart w:id="3192" w:name="_Toc115088111"/>
      <w:bookmarkStart w:id="3193" w:name="_Toc130321484"/>
      <w:bookmarkStart w:id="3194" w:name="_Toc130321638"/>
      <w:bookmarkStart w:id="3195" w:name="_Toc130321792"/>
      <w:bookmarkStart w:id="3196" w:name="_Toc130322159"/>
      <w:ins w:id="3197" w:author="JK " w:date="2024-01-24T16:34:00Z">
        <w:r>
          <w:t>6a.5</w:t>
        </w:r>
        <w:r>
          <w:tab/>
          <w:t>Summary of co-existence study</w:t>
        </w:r>
      </w:ins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</w:p>
    <w:p w14:paraId="2A7CA4BC" w14:textId="77777777" w:rsidR="00C83509" w:rsidRDefault="00C83509" w:rsidP="00C83509">
      <w:pPr>
        <w:pStyle w:val="3"/>
        <w:rPr>
          <w:ins w:id="3198" w:author="JK " w:date="2024-01-22T18:45:00Z"/>
        </w:rPr>
      </w:pPr>
      <w:ins w:id="3199" w:author="JK " w:date="2024-01-22T18:45:00Z">
        <w:r>
          <w:rPr>
            <w:lang w:eastAsia="zh-CN"/>
          </w:rPr>
          <w:t>6</w:t>
        </w:r>
      </w:ins>
      <w:ins w:id="3200" w:author="JK " w:date="2024-01-24T16:37:00Z">
        <w:r>
          <w:rPr>
            <w:lang w:eastAsia="zh-CN"/>
          </w:rPr>
          <w:t>a</w:t>
        </w:r>
      </w:ins>
      <w:ins w:id="3201" w:author="JK " w:date="2024-01-22T18:45:00Z">
        <w:r>
          <w:rPr>
            <w:lang w:eastAsia="zh-CN"/>
          </w:rPr>
          <w:t>.5.</w:t>
        </w:r>
      </w:ins>
      <w:ins w:id="3202" w:author="JK " w:date="2024-01-24T16:35:00Z">
        <w:r>
          <w:rPr>
            <w:lang w:eastAsia="zh-CN"/>
          </w:rPr>
          <w:t>1</w:t>
        </w:r>
      </w:ins>
      <w:ins w:id="3203" w:author="JK " w:date="2024-01-22T18:45:00Z">
        <w:r>
          <w:rPr>
            <w:lang w:eastAsia="zh-CN"/>
          </w:rPr>
          <w:tab/>
          <w:t>Coexistence at 17/27GHz</w:t>
        </w:r>
      </w:ins>
    </w:p>
    <w:p w14:paraId="0AC88CBA" w14:textId="77777777" w:rsidR="00C83509" w:rsidRPr="000F50E3" w:rsidRDefault="00C83509" w:rsidP="00C83509">
      <w:pPr>
        <w:rPr>
          <w:ins w:id="3204" w:author="JK " w:date="2024-01-22T18:45:00Z"/>
          <w:lang w:eastAsia="zh-CN"/>
        </w:rPr>
      </w:pPr>
      <w:ins w:id="3205" w:author="JK " w:date="2024-01-22T18:4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Reserved]</w:t>
        </w:r>
      </w:ins>
    </w:p>
    <w:p w14:paraId="4ACB7989" w14:textId="77777777" w:rsidR="00C83509" w:rsidRPr="000F50E3" w:rsidRDefault="00C83509" w:rsidP="00C83509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</w:p>
    <w:p w14:paraId="7B025EEC" w14:textId="226FC4F4" w:rsidR="00C83509" w:rsidRPr="00AD10E5" w:rsidRDefault="00C83509" w:rsidP="00C83509">
      <w:pPr>
        <w:rPr>
          <w:rFonts w:ascii="Arial" w:hAnsi="Arial" w:cs="Arial"/>
          <w:sz w:val="36"/>
          <w:lang w:eastAsia="zh-CN"/>
        </w:rPr>
      </w:pPr>
      <w:r w:rsidRPr="00AD10E5">
        <w:rPr>
          <w:rFonts w:ascii="Arial" w:hAnsi="Arial" w:cs="Arial"/>
          <w:noProof/>
          <w:color w:val="FF0000"/>
          <w:sz w:val="36"/>
          <w:lang w:eastAsia="zh-CN"/>
        </w:rPr>
        <w:t>&lt;</w:t>
      </w:r>
      <w:r>
        <w:rPr>
          <w:rFonts w:ascii="Arial" w:hAnsi="Arial" w:cs="Arial"/>
          <w:noProof/>
          <w:color w:val="FF0000"/>
          <w:sz w:val="36"/>
          <w:lang w:eastAsia="zh-CN"/>
        </w:rPr>
        <w:t>End of Change</w:t>
      </w:r>
      <w:r w:rsidRPr="00AD10E5">
        <w:rPr>
          <w:rFonts w:ascii="Arial" w:hAnsi="Arial" w:cs="Arial"/>
          <w:noProof/>
          <w:color w:val="FF0000"/>
          <w:sz w:val="36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E9F0B" w14:textId="77777777" w:rsidR="00A60C62" w:rsidRDefault="00A60C62">
      <w:r>
        <w:separator/>
      </w:r>
    </w:p>
  </w:endnote>
  <w:endnote w:type="continuationSeparator" w:id="0">
    <w:p w14:paraId="6053D61D" w14:textId="77777777" w:rsidR="00A60C62" w:rsidRDefault="00A60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EA2EE4" w14:textId="77777777" w:rsidR="00A60C62" w:rsidRDefault="00A60C62">
      <w:r>
        <w:separator/>
      </w:r>
    </w:p>
  </w:footnote>
  <w:footnote w:type="continuationSeparator" w:id="0">
    <w:p w14:paraId="48E055B2" w14:textId="77777777" w:rsidR="00A60C62" w:rsidRDefault="00A60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8575E"/>
    <w:multiLevelType w:val="hybridMultilevel"/>
    <w:tmpl w:val="19228B08"/>
    <w:lvl w:ilvl="0" w:tplc="1460F832">
      <w:start w:val="38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 w15:restartNumberingAfterBreak="0">
    <w:nsid w:val="3325556A"/>
    <w:multiLevelType w:val="hybridMultilevel"/>
    <w:tmpl w:val="3A0641E8"/>
    <w:lvl w:ilvl="0" w:tplc="04090019">
      <w:start w:val="1"/>
      <w:numFmt w:val="lowerLetter"/>
      <w:lvlText w:val="%1)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" w15:restartNumberingAfterBreak="0">
    <w:nsid w:val="35FC4A67"/>
    <w:multiLevelType w:val="hybridMultilevel"/>
    <w:tmpl w:val="0FD81098"/>
    <w:lvl w:ilvl="0" w:tplc="208CF58E">
      <w:start w:val="1"/>
      <w:numFmt w:val="bullet"/>
      <w:lvlText w:val=""/>
      <w:lvlJc w:val="left"/>
      <w:pPr>
        <w:ind w:left="12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K ">
    <w15:presenceInfo w15:providerId="None" w15:userId="JK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4824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1F1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166A4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733E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C6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50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56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C8350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C8350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C8350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C8350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C8350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8350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8350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8350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8350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C83509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C83509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C83509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C83509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C83509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C83509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C83509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link w:val="TAL"/>
    <w:qFormat/>
    <w:rsid w:val="00C8350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8350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C835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83509"/>
    <w:rPr>
      <w:rFonts w:ascii="Arial" w:hAnsi="Arial"/>
      <w:b/>
      <w:sz w:val="18"/>
      <w:lang w:val="en-GB" w:eastAsia="en-US"/>
    </w:rPr>
  </w:style>
  <w:style w:type="table" w:customStyle="1" w:styleId="13">
    <w:name w:val="网格型1"/>
    <w:basedOn w:val="a1"/>
    <w:qFormat/>
    <w:rsid w:val="00C835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C8350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83509"/>
    <w:rPr>
      <w:rFonts w:ascii="Arial" w:hAnsi="Arial"/>
      <w:b/>
      <w:lang w:val="en-GB" w:eastAsia="en-US"/>
    </w:rPr>
  </w:style>
  <w:style w:type="paragraph" w:styleId="af8">
    <w:name w:val="List Paragraph"/>
    <w:aliases w:val="Lista1,- Bullets,?? ??,?????,????,목록 단락,목록 단,1st level - Bullet List Paragraph,List Paragraph1,Lettre d'introduction,Paragrafo elenco,Normal bullet 2,Bullet list,Numbered List,Task Body,Viñetas (Inicio Parrafo),3 Txt tabla,リスト段落,列,列出段落1,列表段落1"/>
    <w:basedOn w:val="a"/>
    <w:link w:val="af9"/>
    <w:uiPriority w:val="34"/>
    <w:qFormat/>
    <w:rsid w:val="00C83509"/>
    <w:pPr>
      <w:ind w:firstLineChars="200" w:firstLine="420"/>
    </w:pPr>
  </w:style>
  <w:style w:type="character" w:customStyle="1" w:styleId="B1Char">
    <w:name w:val="B1 Char"/>
    <w:link w:val="B1"/>
    <w:qFormat/>
    <w:rsid w:val="00C8350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C83509"/>
    <w:rPr>
      <w:rFonts w:ascii="Times New Roman" w:hAnsi="Times New Roman"/>
      <w:noProof/>
      <w:lang w:val="en-GB" w:eastAsia="en-US"/>
    </w:rPr>
  </w:style>
  <w:style w:type="character" w:customStyle="1" w:styleId="af9">
    <w:name w:val="列出段落 字符"/>
    <w:aliases w:val="Lista1 字符,- Bullets 字符,?? ?? 字符,????? 字符,???? 字符,목록 단락 字符,목록 단 字符,1st level - Bullet List Paragraph 字符,List Paragraph1 字符,Lettre d'introduction 字符,Paragrafo elenco 字符,Normal bullet 2 字符,Bullet list 字符,Numbered List 字符,Task Body 字符,3 Txt tabla 字符"/>
    <w:link w:val="af8"/>
    <w:uiPriority w:val="34"/>
    <w:qFormat/>
    <w:locked/>
    <w:rsid w:val="00C83509"/>
    <w:rPr>
      <w:rFonts w:ascii="Times New Roman" w:hAnsi="Times New Roman"/>
      <w:lang w:val="en-GB" w:eastAsia="en-US"/>
    </w:rPr>
  </w:style>
  <w:style w:type="table" w:styleId="afa">
    <w:name w:val="Table Grid"/>
    <w:aliases w:val="TableGrid"/>
    <w:basedOn w:val="a1"/>
    <w:qFormat/>
    <w:rsid w:val="00C835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Revision"/>
    <w:hidden/>
    <w:uiPriority w:val="99"/>
    <w:semiHidden/>
    <w:rsid w:val="00C835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5.wmf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oleObject" Target="embeddings/oleObject3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5.bin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image" Target="media/image7.w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oleObject" Target="embeddings/oleObject4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61331-0DA1-407D-AF59-2725B9648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13</Pages>
  <Words>3193</Words>
  <Characters>18202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JK </cp:lastModifiedBy>
  <cp:revision>11</cp:revision>
  <cp:lastPrinted>1899-12-31T23:00:00Z</cp:lastPrinted>
  <dcterms:created xsi:type="dcterms:W3CDTF">2020-02-03T08:32:00Z</dcterms:created>
  <dcterms:modified xsi:type="dcterms:W3CDTF">2024-02-19T13:06:00Z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R4-2401118</vt:lpwstr>
  </property>
  <property fmtid="{D5CDD505-2E9C-101B-9397-08002B2CF9AE}" pid="10" name="Spec#">
    <vt:lpwstr>38.863</vt:lpwstr>
  </property>
  <property fmtid="{D5CDD505-2E9C-101B-9397-08002B2CF9AE}" pid="11" name="Cr#">
    <vt:lpwstr>0012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CR on TR38.863 Addition of simulation assumptions in above 10GHz</vt:lpwstr>
  </property>
  <property fmtid="{D5CDD505-2E9C-101B-9397-08002B2CF9AE}" pid="15" name="SourceIfWg">
    <vt:lpwstr>Samsung Electronics, Thales</vt:lpwstr>
  </property>
  <property fmtid="{D5CDD505-2E9C-101B-9397-08002B2CF9AE}" pid="16" name="SourceIfTsg">
    <vt:lpwstr/>
  </property>
  <property fmtid="{D5CDD505-2E9C-101B-9397-08002B2CF9AE}" pid="17" name="RelatedWis">
    <vt:lpwstr>NR_NTN_enh-Core</vt:lpwstr>
  </property>
  <property fmtid="{D5CDD505-2E9C-101B-9397-08002B2CF9AE}" pid="18" name="Cat">
    <vt:lpwstr>B</vt:lpwstr>
  </property>
  <property fmtid="{D5CDD505-2E9C-101B-9397-08002B2CF9AE}" pid="19" name="ResDate">
    <vt:lpwstr>2024-02-19</vt:lpwstr>
  </property>
  <property fmtid="{D5CDD505-2E9C-101B-9397-08002B2CF9AE}" pid="20" name="Release">
    <vt:lpwstr>Rel-18</vt:lpwstr>
  </property>
</Properties>
</file>